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870CC" w14:textId="77777777" w:rsidR="00424A5A" w:rsidRPr="0018530F" w:rsidRDefault="00424A5A">
      <w:pPr>
        <w:rPr>
          <w:rFonts w:ascii="Tahoma" w:hAnsi="Tahoma" w:cs="Tahoma"/>
          <w:sz w:val="20"/>
          <w:szCs w:val="20"/>
        </w:rPr>
      </w:pPr>
    </w:p>
    <w:p w14:paraId="2F6C1FD9" w14:textId="77777777" w:rsidR="00424A5A" w:rsidRPr="0018530F" w:rsidRDefault="00424A5A">
      <w:pPr>
        <w:rPr>
          <w:rFonts w:ascii="Tahoma" w:hAnsi="Tahoma" w:cs="Tahoma"/>
          <w:sz w:val="20"/>
          <w:szCs w:val="20"/>
        </w:rPr>
      </w:pPr>
    </w:p>
    <w:p w14:paraId="620E8439" w14:textId="77777777" w:rsidR="00424A5A" w:rsidRPr="0018530F" w:rsidRDefault="00424A5A" w:rsidP="00424A5A">
      <w:pPr>
        <w:rPr>
          <w:rFonts w:ascii="Tahoma" w:hAnsi="Tahoma" w:cs="Tahoma"/>
          <w:sz w:val="20"/>
          <w:szCs w:val="20"/>
        </w:rPr>
      </w:pPr>
    </w:p>
    <w:p w14:paraId="61F367FB" w14:textId="77777777" w:rsidR="00424A5A" w:rsidRPr="0018530F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18530F" w14:paraId="6C83E184" w14:textId="77777777">
        <w:tc>
          <w:tcPr>
            <w:tcW w:w="1080" w:type="dxa"/>
            <w:vAlign w:val="center"/>
          </w:tcPr>
          <w:p w14:paraId="51E8E9E4" w14:textId="77777777" w:rsidR="00424A5A" w:rsidRPr="0018530F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61A445" w14:textId="35522562" w:rsidR="00424A5A" w:rsidRPr="0018530F" w:rsidRDefault="0004419A" w:rsidP="00A8052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FF"/>
                <w:sz w:val="20"/>
                <w:szCs w:val="20"/>
              </w:rPr>
              <w:t>43001-153/2022</w:t>
            </w:r>
            <w:r w:rsidR="007F1D79" w:rsidRPr="0018530F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A80521" w:rsidRPr="0018530F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14:paraId="0FE7E01C" w14:textId="77777777" w:rsidR="00424A5A" w:rsidRPr="0018530F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D8D3B28" w14:textId="77777777" w:rsidR="00424A5A" w:rsidRPr="0018530F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E235515" w14:textId="77777777" w:rsidR="00424A5A" w:rsidRPr="0018530F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FF"/>
                <w:sz w:val="20"/>
                <w:szCs w:val="20"/>
              </w:rPr>
              <w:t>A-36/22 G</w:t>
            </w:r>
            <w:r w:rsidR="00424A5A" w:rsidRPr="0018530F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18530F" w14:paraId="648FF620" w14:textId="77777777">
        <w:tc>
          <w:tcPr>
            <w:tcW w:w="1080" w:type="dxa"/>
            <w:vAlign w:val="center"/>
          </w:tcPr>
          <w:p w14:paraId="1A6F6B75" w14:textId="77777777" w:rsidR="00424A5A" w:rsidRPr="0018530F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F7A2D90" w14:textId="4E60B305" w:rsidR="00424A5A" w:rsidRPr="0018530F" w:rsidRDefault="0018530F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FF"/>
                <w:sz w:val="20"/>
                <w:szCs w:val="20"/>
              </w:rPr>
              <w:t>10</w:t>
            </w:r>
            <w:r w:rsidR="00010729" w:rsidRPr="0018530F">
              <w:rPr>
                <w:rFonts w:ascii="Tahoma" w:hAnsi="Tahoma" w:cs="Tahoma"/>
                <w:color w:val="0000FF"/>
                <w:sz w:val="20"/>
                <w:szCs w:val="20"/>
              </w:rPr>
              <w:t>.06.2022</w:t>
            </w:r>
          </w:p>
        </w:tc>
        <w:tc>
          <w:tcPr>
            <w:tcW w:w="1080" w:type="dxa"/>
            <w:vAlign w:val="center"/>
          </w:tcPr>
          <w:p w14:paraId="4D32C0C8" w14:textId="77777777" w:rsidR="00424A5A" w:rsidRPr="0018530F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F1A9FD5" w14:textId="77777777" w:rsidR="00424A5A" w:rsidRPr="0018530F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2B728CCA" w14:textId="77777777" w:rsidR="00424A5A" w:rsidRPr="0018530F" w:rsidRDefault="0004419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FF"/>
                <w:sz w:val="20"/>
                <w:szCs w:val="20"/>
              </w:rPr>
              <w:t>2431-22-000660/0</w:t>
            </w:r>
          </w:p>
        </w:tc>
      </w:tr>
    </w:tbl>
    <w:p w14:paraId="01E2142D" w14:textId="77777777" w:rsidR="00424A5A" w:rsidRPr="0018530F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592CC110" w14:textId="77777777" w:rsidR="00424A5A" w:rsidRPr="0018530F" w:rsidRDefault="00424A5A">
      <w:pPr>
        <w:rPr>
          <w:rFonts w:ascii="Tahoma" w:hAnsi="Tahoma" w:cs="Tahoma"/>
          <w:sz w:val="20"/>
          <w:szCs w:val="20"/>
        </w:rPr>
      </w:pPr>
    </w:p>
    <w:p w14:paraId="24F75DEE" w14:textId="77777777" w:rsidR="00556816" w:rsidRPr="0018530F" w:rsidRDefault="00556816">
      <w:pPr>
        <w:rPr>
          <w:rFonts w:ascii="Tahoma" w:hAnsi="Tahoma" w:cs="Tahoma"/>
          <w:sz w:val="20"/>
          <w:szCs w:val="20"/>
        </w:rPr>
      </w:pPr>
    </w:p>
    <w:p w14:paraId="5612AC5C" w14:textId="77777777" w:rsidR="00FE3CAD" w:rsidRPr="0018530F" w:rsidRDefault="00FE3CAD" w:rsidP="00FE3CAD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18530F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352C176F" w14:textId="77777777" w:rsidR="00E813F4" w:rsidRPr="0018530F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18530F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778BD2BD" w14:textId="77777777" w:rsidR="00E813F4" w:rsidRPr="0018530F" w:rsidRDefault="00E813F4" w:rsidP="00E813F4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18530F" w14:paraId="60961760" w14:textId="77777777">
        <w:tc>
          <w:tcPr>
            <w:tcW w:w="9288" w:type="dxa"/>
          </w:tcPr>
          <w:p w14:paraId="4A209F8F" w14:textId="77777777" w:rsidR="00E813F4" w:rsidRPr="0018530F" w:rsidRDefault="0004419A" w:rsidP="003560E2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18530F">
              <w:rPr>
                <w:rFonts w:ascii="Tahoma" w:hAnsi="Tahoma" w:cs="Tahoma"/>
                <w:b/>
                <w:szCs w:val="20"/>
              </w:rPr>
              <w:t>Izgradnja zahodne obvoznice Maribor (1. etapa Lackova - Kardeljeva) od km 3+600 do km 4+840</w:t>
            </w:r>
          </w:p>
        </w:tc>
      </w:tr>
    </w:tbl>
    <w:p w14:paraId="790BA353" w14:textId="77777777" w:rsidR="00E813F4" w:rsidRPr="0018530F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4E85A51B" w14:textId="77777777" w:rsidR="00E813F4" w:rsidRPr="0018530F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14:paraId="07AE9E12" w14:textId="0C986247" w:rsidR="00FE3CAD" w:rsidRPr="0018530F" w:rsidRDefault="00FE3CAD" w:rsidP="00FE3CAD">
      <w:pPr>
        <w:pStyle w:val="EndnoteText"/>
        <w:jc w:val="both"/>
        <w:rPr>
          <w:rFonts w:ascii="Tahoma" w:hAnsi="Tahoma" w:cs="Tahoma"/>
          <w:szCs w:val="20"/>
        </w:rPr>
      </w:pPr>
      <w:r w:rsidRPr="0018530F">
        <w:rPr>
          <w:rFonts w:ascii="Tahoma" w:hAnsi="Tahoma" w:cs="Tahoma"/>
          <w:szCs w:val="20"/>
        </w:rPr>
        <w:t>Obvestilo o spremembi razpisne dokumentacije je objavlj</w:t>
      </w:r>
      <w:r w:rsidR="0018530F" w:rsidRPr="0018530F">
        <w:rPr>
          <w:rFonts w:ascii="Tahoma" w:hAnsi="Tahoma" w:cs="Tahoma"/>
          <w:szCs w:val="20"/>
        </w:rPr>
        <w:t>eno na "Portalu javnih naročil".</w:t>
      </w:r>
    </w:p>
    <w:p w14:paraId="50F2C0ED" w14:textId="77777777" w:rsidR="00FE3CAD" w:rsidRPr="0018530F" w:rsidRDefault="00FE3CAD" w:rsidP="00FE3CAD">
      <w:pPr>
        <w:pStyle w:val="EndnoteText"/>
        <w:jc w:val="both"/>
        <w:rPr>
          <w:rFonts w:ascii="Tahoma" w:hAnsi="Tahoma" w:cs="Tahoma"/>
          <w:szCs w:val="20"/>
        </w:rPr>
      </w:pPr>
    </w:p>
    <w:p w14:paraId="0BE01A45" w14:textId="77777777" w:rsidR="00FE3CAD" w:rsidRPr="0018530F" w:rsidRDefault="00FE3CAD" w:rsidP="00FE3CAD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18530F">
        <w:rPr>
          <w:rFonts w:ascii="Tahoma" w:hAnsi="Tahoma" w:cs="Tahoma"/>
          <w:szCs w:val="20"/>
        </w:rPr>
        <w:t>Obrazložitev sprememb:</w:t>
      </w:r>
    </w:p>
    <w:p w14:paraId="5F1AA01F" w14:textId="77777777" w:rsidR="00E813F4" w:rsidRPr="0018530F" w:rsidRDefault="00E813F4" w:rsidP="0004419A">
      <w:pPr>
        <w:widowControl w:val="0"/>
        <w:spacing w:before="60" w:line="254" w:lineRule="atLeast"/>
        <w:jc w:val="both"/>
        <w:rPr>
          <w:rFonts w:ascii="Tahoma" w:hAnsi="Tahoma" w:cs="Tahoma"/>
          <w:b/>
          <w:sz w:val="20"/>
          <w:szCs w:val="20"/>
        </w:rPr>
      </w:pPr>
    </w:p>
    <w:p w14:paraId="7425F759" w14:textId="658A8777" w:rsidR="00FE3CAD" w:rsidRPr="0018530F" w:rsidRDefault="0018530F" w:rsidP="00FE3CAD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Naročnik je objavil popravljen popis del</w:t>
      </w:r>
      <w:bookmarkStart w:id="0" w:name="_GoBack"/>
      <w:bookmarkEnd w:id="0"/>
      <w:r w:rsidR="00FE3CAD" w:rsidRPr="0018530F">
        <w:rPr>
          <w:rFonts w:ascii="Tahoma" w:hAnsi="Tahoma" w:cs="Tahoma"/>
          <w:szCs w:val="20"/>
        </w:rPr>
        <w:t xml:space="preserve"> s spodaj navedenimi spremembami: </w:t>
      </w:r>
    </w:p>
    <w:p w14:paraId="6EF881E8" w14:textId="77777777" w:rsidR="00FE3CAD" w:rsidRPr="0018530F" w:rsidRDefault="00FE3CAD" w:rsidP="00FE3CAD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07E1A6B2" w14:textId="241A7DBA" w:rsidR="00AB33E8" w:rsidRPr="0018530F" w:rsidRDefault="00FE3CAD" w:rsidP="00560ED3">
      <w:pPr>
        <w:pStyle w:val="BodyText2"/>
        <w:widowControl w:val="0"/>
        <w:numPr>
          <w:ilvl w:val="0"/>
          <w:numId w:val="46"/>
        </w:numPr>
        <w:spacing w:line="254" w:lineRule="atLeast"/>
        <w:rPr>
          <w:rFonts w:ascii="Tahoma" w:hAnsi="Tahoma" w:cs="Tahoma"/>
          <w:b/>
          <w:szCs w:val="20"/>
        </w:rPr>
      </w:pPr>
      <w:r w:rsidRPr="0018530F">
        <w:rPr>
          <w:rFonts w:ascii="Tahoma" w:hAnsi="Tahoma" w:cs="Tahoma"/>
          <w:b/>
          <w:szCs w:val="20"/>
        </w:rPr>
        <w:t>Izbrisan</w:t>
      </w:r>
      <w:r w:rsidR="00560ED3" w:rsidRPr="0018530F">
        <w:rPr>
          <w:rFonts w:ascii="Tahoma" w:hAnsi="Tahoma" w:cs="Tahoma"/>
          <w:b/>
          <w:szCs w:val="20"/>
        </w:rPr>
        <w:t>i</w:t>
      </w:r>
      <w:r w:rsidRPr="0018530F">
        <w:rPr>
          <w:rFonts w:ascii="Tahoma" w:hAnsi="Tahoma" w:cs="Tahoma"/>
          <w:b/>
          <w:szCs w:val="20"/>
        </w:rPr>
        <w:t xml:space="preserve"> </w:t>
      </w:r>
      <w:r w:rsidR="00560ED3" w:rsidRPr="0018530F">
        <w:rPr>
          <w:rFonts w:ascii="Tahoma" w:hAnsi="Tahoma" w:cs="Tahoma"/>
          <w:b/>
          <w:szCs w:val="20"/>
        </w:rPr>
        <w:t>sta</w:t>
      </w:r>
      <w:r w:rsidRPr="0018530F">
        <w:rPr>
          <w:rFonts w:ascii="Tahoma" w:hAnsi="Tahoma" w:cs="Tahoma"/>
          <w:b/>
          <w:szCs w:val="20"/>
        </w:rPr>
        <w:t xml:space="preserve"> </w:t>
      </w:r>
      <w:r w:rsidR="00560ED3" w:rsidRPr="0018530F">
        <w:rPr>
          <w:rFonts w:ascii="Tahoma" w:hAnsi="Tahoma" w:cs="Tahoma"/>
          <w:b/>
          <w:szCs w:val="20"/>
        </w:rPr>
        <w:t>podvajani poglavji</w:t>
      </w:r>
      <w:r w:rsidRPr="0018530F">
        <w:rPr>
          <w:rFonts w:ascii="Tahoma" w:hAnsi="Tahoma" w:cs="Tahoma"/>
          <w:b/>
          <w:szCs w:val="20"/>
        </w:rPr>
        <w:t xml:space="preserve"> 1.4.1 </w:t>
      </w:r>
      <w:r w:rsidR="00560ED3" w:rsidRPr="0018530F">
        <w:rPr>
          <w:rFonts w:ascii="Tahoma" w:hAnsi="Tahoma" w:cs="Tahoma"/>
          <w:b/>
          <w:szCs w:val="20"/>
        </w:rPr>
        <w:t xml:space="preserve">Globinsko odvodnjavanje - kanalizacija skupaj </w:t>
      </w:r>
      <w:r w:rsidRPr="0018530F">
        <w:rPr>
          <w:rFonts w:ascii="Tahoma" w:hAnsi="Tahoma" w:cs="Tahoma"/>
          <w:b/>
          <w:szCs w:val="20"/>
        </w:rPr>
        <w:t xml:space="preserve">in 1.4.2 </w:t>
      </w:r>
      <w:r w:rsidR="00560ED3" w:rsidRPr="0018530F">
        <w:rPr>
          <w:rFonts w:ascii="Tahoma" w:hAnsi="Tahoma" w:cs="Tahoma"/>
          <w:b/>
          <w:szCs w:val="20"/>
        </w:rPr>
        <w:t xml:space="preserve">Jaški skupaj </w:t>
      </w:r>
      <w:r w:rsidRPr="0018530F">
        <w:rPr>
          <w:rFonts w:ascii="Tahoma" w:hAnsi="Tahoma" w:cs="Tahoma"/>
          <w:b/>
          <w:szCs w:val="20"/>
        </w:rPr>
        <w:t>v rekapitulaciji Načrta priključka, list 3_2_Načrt priključka</w:t>
      </w:r>
      <w:r w:rsidR="00560ED3" w:rsidRPr="0018530F">
        <w:rPr>
          <w:rFonts w:ascii="Tahoma" w:hAnsi="Tahoma" w:cs="Tahoma"/>
          <w:b/>
          <w:szCs w:val="20"/>
        </w:rPr>
        <w:t>, 1.4 ODVODNJA SKUPAJ</w:t>
      </w:r>
      <w:r w:rsidR="00C044CA" w:rsidRPr="0018530F">
        <w:rPr>
          <w:rFonts w:ascii="Tahoma" w:hAnsi="Tahoma" w:cs="Tahoma"/>
          <w:b/>
          <w:szCs w:val="20"/>
        </w:rPr>
        <w:t>.</w:t>
      </w:r>
    </w:p>
    <w:p w14:paraId="42DC9803" w14:textId="77777777" w:rsidR="00FE3CAD" w:rsidRPr="0018530F" w:rsidRDefault="00FE3CAD" w:rsidP="00FE3CAD">
      <w:pPr>
        <w:pStyle w:val="BodyText2"/>
        <w:widowControl w:val="0"/>
        <w:spacing w:line="254" w:lineRule="atLeast"/>
        <w:ind w:left="360"/>
        <w:rPr>
          <w:rFonts w:ascii="Tahoma" w:hAnsi="Tahoma" w:cs="Tahoma"/>
          <w:szCs w:val="20"/>
        </w:rPr>
      </w:pPr>
    </w:p>
    <w:p w14:paraId="7670E1B1" w14:textId="319DB4BD" w:rsidR="00C343E1" w:rsidRPr="0018530F" w:rsidRDefault="00AB33E8" w:rsidP="00AB33E8">
      <w:pPr>
        <w:pStyle w:val="ListParagraph"/>
        <w:ind w:left="36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 xml:space="preserve">Popis del: </w:t>
      </w:r>
      <w:r w:rsidR="009E4A7E" w:rsidRPr="0018530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 xml:space="preserve">list </w:t>
      </w:r>
      <w:r w:rsidRPr="0018530F"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  <w:t>3_2_Načrt priključka</w:t>
      </w:r>
    </w:p>
    <w:p w14:paraId="16D89230" w14:textId="38E4AE0B" w:rsidR="0092677A" w:rsidRPr="0018530F" w:rsidRDefault="000A1EB4" w:rsidP="00694676">
      <w:pPr>
        <w:pStyle w:val="ListParagraph"/>
        <w:numPr>
          <w:ilvl w:val="0"/>
          <w:numId w:val="19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 del - rekapitulacija</w:t>
      </w:r>
      <w:r w:rsidR="00694676" w:rsidRPr="0018530F">
        <w:rPr>
          <w:rFonts w:ascii="Tahoma" w:hAnsi="Tahoma" w:cs="Tahoma"/>
          <w:sz w:val="20"/>
          <w:szCs w:val="20"/>
        </w:rPr>
        <w:t>:</w:t>
      </w:r>
      <w:r w:rsidR="0092677A" w:rsidRPr="0018530F">
        <w:rPr>
          <w:rFonts w:ascii="Tahoma" w:hAnsi="Tahoma" w:cs="Tahoma"/>
          <w:sz w:val="20"/>
          <w:szCs w:val="20"/>
        </w:rPr>
        <w:tab/>
      </w:r>
    </w:p>
    <w:tbl>
      <w:tblPr>
        <w:tblW w:w="100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893"/>
        <w:gridCol w:w="4135"/>
        <w:gridCol w:w="593"/>
        <w:gridCol w:w="1151"/>
        <w:gridCol w:w="1228"/>
        <w:gridCol w:w="1432"/>
      </w:tblGrid>
      <w:tr w:rsidR="0092677A" w:rsidRPr="0018530F" w14:paraId="35612AC4" w14:textId="77777777" w:rsidTr="000A1EB4">
        <w:trPr>
          <w:trHeight w:val="2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D071E" w14:textId="77777777" w:rsidR="0092677A" w:rsidRPr="0018530F" w:rsidRDefault="0092677A">
            <w:pPr>
              <w:jc w:val="right"/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B6CEE9" w14:textId="77777777" w:rsidR="0092677A" w:rsidRPr="0018530F" w:rsidRDefault="0092677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530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1.4 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2C7F49" w14:textId="77777777" w:rsidR="0092677A" w:rsidRPr="0018530F" w:rsidRDefault="0092677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530F">
              <w:rPr>
                <w:rFonts w:ascii="Tahoma" w:hAnsi="Tahoma" w:cs="Tahoma"/>
                <w:b/>
                <w:bCs/>
                <w:sz w:val="20"/>
                <w:szCs w:val="20"/>
              </w:rPr>
              <w:t>ODVODNJA SKUPAJ: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BE7AA" w14:textId="77777777" w:rsidR="0092677A" w:rsidRPr="0018530F" w:rsidRDefault="0092677A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33DED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BB666A" w14:textId="77777777" w:rsidR="0092677A" w:rsidRPr="0018530F" w:rsidRDefault="0092677A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530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4EEFC" w14:textId="77777777" w:rsidR="0092677A" w:rsidRPr="0018530F" w:rsidRDefault="0092677A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530F">
              <w:rPr>
                <w:rFonts w:ascii="Tahoma" w:hAnsi="Tahoma" w:cs="Tahoma"/>
                <w:b/>
                <w:bCs/>
                <w:sz w:val="20"/>
                <w:szCs w:val="20"/>
              </w:rPr>
              <w:t>0,00</w:t>
            </w:r>
          </w:p>
        </w:tc>
      </w:tr>
      <w:tr w:rsidR="0092677A" w:rsidRPr="0018530F" w14:paraId="1C7CD184" w14:textId="77777777" w:rsidTr="000A1EB4">
        <w:trPr>
          <w:trHeight w:val="262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26649" w14:textId="77777777" w:rsidR="0092677A" w:rsidRPr="0018530F" w:rsidRDefault="0092677A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0AEA7E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 xml:space="preserve">1.4.1 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D2B3DF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Globinsko odvodnjavanje - kanalizacija skupaj: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5285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9905C" w14:textId="77777777" w:rsidR="0092677A" w:rsidRPr="0018530F" w:rsidRDefault="009267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3DD4F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DE8E8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92677A" w:rsidRPr="0018530F" w14:paraId="618A5155" w14:textId="77777777" w:rsidTr="000A1EB4">
        <w:trPr>
          <w:trHeight w:val="262"/>
        </w:trPr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B7E887F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475E48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 xml:space="preserve">1.4.2 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F8CA99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Jaški skupaj: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10C46" w14:textId="77777777" w:rsidR="0092677A" w:rsidRPr="0018530F" w:rsidRDefault="0092677A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0B837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7E735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1D8BD6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92677A" w:rsidRPr="0018530F" w14:paraId="6249B37F" w14:textId="77777777" w:rsidTr="000A1EB4">
        <w:trPr>
          <w:trHeight w:val="262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F01C6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D3BEE0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 xml:space="preserve">1.4.1 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4E8F30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Globinsko odvodnjavanje - kanalizacija skupaj: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E8EC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F8053" w14:textId="77777777" w:rsidR="0092677A" w:rsidRPr="0018530F" w:rsidRDefault="009267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ABAC9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C6133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92677A" w:rsidRPr="0018530F" w14:paraId="7C14A9D7" w14:textId="77777777" w:rsidTr="000A1EB4">
        <w:trPr>
          <w:trHeight w:val="262"/>
        </w:trPr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780466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4DA128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 xml:space="preserve">1.4.2 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2C6F25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Jaški skupaj: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0C2B2" w14:textId="77777777" w:rsidR="0092677A" w:rsidRPr="0018530F" w:rsidRDefault="0092677A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A01DB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5E434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E60A131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92677A" w:rsidRPr="0018530F" w14:paraId="46298955" w14:textId="77777777" w:rsidTr="000A1EB4">
        <w:trPr>
          <w:trHeight w:val="262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C4A387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246C9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27791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DAE7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B8F8" w14:textId="77777777" w:rsidR="0092677A" w:rsidRPr="0018530F" w:rsidRDefault="009267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CF0C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6C7BD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</w:tr>
    </w:tbl>
    <w:p w14:paraId="2AD139C6" w14:textId="37F59DDC" w:rsidR="00556816" w:rsidRPr="0018530F" w:rsidRDefault="0092677A" w:rsidP="00694676">
      <w:pPr>
        <w:pStyle w:val="ListParagraph"/>
        <w:numPr>
          <w:ilvl w:val="0"/>
          <w:numId w:val="19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</w:t>
      </w:r>
      <w:r w:rsidR="000A1EB4" w:rsidRPr="0018530F">
        <w:rPr>
          <w:rFonts w:ascii="Tahoma" w:hAnsi="Tahoma" w:cs="Tahoma"/>
          <w:sz w:val="20"/>
          <w:szCs w:val="20"/>
        </w:rPr>
        <w:t xml:space="preserve"> popis del - rekapitulacija</w:t>
      </w:r>
      <w:r w:rsidR="00694676" w:rsidRPr="0018530F">
        <w:rPr>
          <w:rFonts w:ascii="Tahoma" w:hAnsi="Tahoma" w:cs="Tahoma"/>
          <w:sz w:val="20"/>
          <w:szCs w:val="20"/>
        </w:rPr>
        <w:t>:</w:t>
      </w:r>
    </w:p>
    <w:tbl>
      <w:tblPr>
        <w:tblW w:w="99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91"/>
        <w:gridCol w:w="4122"/>
        <w:gridCol w:w="591"/>
        <w:gridCol w:w="1148"/>
        <w:gridCol w:w="1224"/>
        <w:gridCol w:w="1428"/>
      </w:tblGrid>
      <w:tr w:rsidR="0092677A" w:rsidRPr="0018530F" w14:paraId="43BDB7F2" w14:textId="77777777" w:rsidTr="000A1EB4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E09C1" w14:textId="77777777" w:rsidR="0092677A" w:rsidRPr="0018530F" w:rsidRDefault="0092677A">
            <w:pPr>
              <w:jc w:val="right"/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79118C" w14:textId="77777777" w:rsidR="0092677A" w:rsidRPr="0018530F" w:rsidRDefault="0092677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530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1.4 </w:t>
            </w:r>
          </w:p>
        </w:tc>
        <w:tc>
          <w:tcPr>
            <w:tcW w:w="4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A2F8EE" w14:textId="77777777" w:rsidR="0092677A" w:rsidRPr="0018530F" w:rsidRDefault="0092677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530F">
              <w:rPr>
                <w:rFonts w:ascii="Tahoma" w:hAnsi="Tahoma" w:cs="Tahoma"/>
                <w:b/>
                <w:bCs/>
                <w:sz w:val="20"/>
                <w:szCs w:val="20"/>
              </w:rPr>
              <w:t>ODVODNJA SKUPAJ: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4B0D5" w14:textId="77777777" w:rsidR="0092677A" w:rsidRPr="0018530F" w:rsidRDefault="0092677A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0A449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B543E" w14:textId="77777777" w:rsidR="0092677A" w:rsidRPr="0018530F" w:rsidRDefault="0092677A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530F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BB28E" w14:textId="77777777" w:rsidR="0092677A" w:rsidRPr="0018530F" w:rsidRDefault="0092677A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530F">
              <w:rPr>
                <w:rFonts w:ascii="Tahoma" w:hAnsi="Tahoma" w:cs="Tahoma"/>
                <w:b/>
                <w:bCs/>
                <w:sz w:val="20"/>
                <w:szCs w:val="20"/>
              </w:rPr>
              <w:t>0,00</w:t>
            </w:r>
          </w:p>
        </w:tc>
      </w:tr>
      <w:tr w:rsidR="0092677A" w:rsidRPr="0018530F" w14:paraId="36241C52" w14:textId="77777777" w:rsidTr="000A1EB4">
        <w:trPr>
          <w:trHeight w:val="266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hideMark/>
          </w:tcPr>
          <w:p w14:paraId="604687E4" w14:textId="77777777" w:rsidR="0092677A" w:rsidRPr="0018530F" w:rsidRDefault="0092677A">
            <w:pPr>
              <w:jc w:val="right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0CD832E3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 xml:space="preserve">1.4.1 </w:t>
            </w:r>
          </w:p>
        </w:tc>
        <w:tc>
          <w:tcPr>
            <w:tcW w:w="4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5D24E802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Globinsko odvodnjavanje - kanalizacija skupaj: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BE581BF" w14:textId="77777777" w:rsidR="0092677A" w:rsidRPr="0018530F" w:rsidRDefault="0092677A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EAF613D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09324DE3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9E2A014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92677A" w:rsidRPr="0018530F" w14:paraId="6ECCFB41" w14:textId="77777777" w:rsidTr="000A1EB4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225F55B3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3E677AAF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 xml:space="preserve">1.4.2 </w:t>
            </w:r>
          </w:p>
        </w:tc>
        <w:tc>
          <w:tcPr>
            <w:tcW w:w="4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hideMark/>
          </w:tcPr>
          <w:p w14:paraId="22DA706E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Jaški skupaj: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3117F22C" w14:textId="77777777" w:rsidR="0092677A" w:rsidRPr="0018530F" w:rsidRDefault="0092677A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7EB23D06" w14:textId="77777777" w:rsidR="0092677A" w:rsidRPr="0018530F" w:rsidRDefault="0092677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16DC147B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140A6B8F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92677A" w:rsidRPr="0018530F" w14:paraId="5846B106" w14:textId="77777777" w:rsidTr="000A1EB4">
        <w:trPr>
          <w:trHeight w:val="266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CFD031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72D113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CBA79C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9E01E" w14:textId="77777777" w:rsidR="0092677A" w:rsidRPr="0018530F" w:rsidRDefault="0092677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7AD92" w14:textId="77777777" w:rsidR="0092677A" w:rsidRPr="0018530F" w:rsidRDefault="009267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AAF99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8F80A2" w14:textId="77777777" w:rsidR="0092677A" w:rsidRPr="0018530F" w:rsidRDefault="0092677A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</w:tbl>
    <w:p w14:paraId="0B507F4A" w14:textId="5683956C" w:rsidR="0092677A" w:rsidRPr="0018530F" w:rsidRDefault="0092677A">
      <w:pPr>
        <w:rPr>
          <w:rFonts w:ascii="Tahoma" w:hAnsi="Tahoma" w:cs="Tahoma"/>
          <w:sz w:val="20"/>
          <w:szCs w:val="20"/>
        </w:rPr>
      </w:pPr>
    </w:p>
    <w:p w14:paraId="1B345B00" w14:textId="081C9B9E" w:rsidR="005167D0" w:rsidRPr="0018530F" w:rsidRDefault="002C290F" w:rsidP="005167D0">
      <w:pPr>
        <w:pStyle w:val="BodyText2"/>
        <w:widowControl w:val="0"/>
        <w:numPr>
          <w:ilvl w:val="0"/>
          <w:numId w:val="46"/>
        </w:numPr>
        <w:spacing w:line="254" w:lineRule="atLeast"/>
        <w:rPr>
          <w:rFonts w:ascii="Tahoma" w:hAnsi="Tahoma" w:cs="Tahoma"/>
          <w:b/>
          <w:szCs w:val="20"/>
        </w:rPr>
      </w:pPr>
      <w:r w:rsidRPr="0018530F">
        <w:rPr>
          <w:rFonts w:ascii="Tahoma" w:hAnsi="Tahoma" w:cs="Tahoma"/>
          <w:b/>
          <w:szCs w:val="20"/>
        </w:rPr>
        <w:t xml:space="preserve">Spremenjene so merske enote, ki so bile označene z </w:t>
      </w:r>
      <w:r w:rsidR="007300C5" w:rsidRPr="0018530F">
        <w:rPr>
          <w:rFonts w:ascii="Tahoma" w:hAnsi="Tahoma" w:cs="Tahoma"/>
          <w:b/>
          <w:szCs w:val="20"/>
        </w:rPr>
        <w:t>'</w:t>
      </w:r>
      <w:r w:rsidRPr="0018530F">
        <w:rPr>
          <w:rFonts w:ascii="Tahoma" w:hAnsi="Tahoma" w:cs="Tahoma"/>
          <w:b/>
          <w:szCs w:val="20"/>
        </w:rPr>
        <w:t>pavšal</w:t>
      </w:r>
      <w:r w:rsidR="007300C5" w:rsidRPr="0018530F">
        <w:rPr>
          <w:rFonts w:ascii="Tahoma" w:hAnsi="Tahoma" w:cs="Tahoma"/>
          <w:b/>
          <w:szCs w:val="20"/>
        </w:rPr>
        <w:t>'</w:t>
      </w:r>
      <w:r w:rsidRPr="0018530F">
        <w:rPr>
          <w:rFonts w:ascii="Tahoma" w:hAnsi="Tahoma" w:cs="Tahoma"/>
          <w:b/>
          <w:szCs w:val="20"/>
        </w:rPr>
        <w:t xml:space="preserve"> oz. </w:t>
      </w:r>
      <w:r w:rsidR="007300C5" w:rsidRPr="0018530F">
        <w:rPr>
          <w:rFonts w:ascii="Tahoma" w:hAnsi="Tahoma" w:cs="Tahoma"/>
          <w:b/>
          <w:szCs w:val="20"/>
        </w:rPr>
        <w:t>'</w:t>
      </w:r>
      <w:r w:rsidRPr="0018530F">
        <w:rPr>
          <w:rFonts w:ascii="Tahoma" w:hAnsi="Tahoma" w:cs="Tahoma"/>
          <w:b/>
          <w:szCs w:val="20"/>
        </w:rPr>
        <w:t>ocenjeno</w:t>
      </w:r>
      <w:r w:rsidR="007300C5" w:rsidRPr="0018530F">
        <w:rPr>
          <w:rFonts w:ascii="Tahoma" w:hAnsi="Tahoma" w:cs="Tahoma"/>
          <w:b/>
          <w:szCs w:val="20"/>
        </w:rPr>
        <w:t>'</w:t>
      </w:r>
      <w:r w:rsidRPr="0018530F">
        <w:rPr>
          <w:rFonts w:ascii="Tahoma" w:hAnsi="Tahoma" w:cs="Tahoma"/>
          <w:b/>
          <w:szCs w:val="20"/>
        </w:rPr>
        <w:t xml:space="preserve"> v poglavj</w:t>
      </w:r>
      <w:r w:rsidR="007300C5" w:rsidRPr="0018530F">
        <w:rPr>
          <w:rFonts w:ascii="Tahoma" w:hAnsi="Tahoma" w:cs="Tahoma"/>
          <w:b/>
          <w:szCs w:val="20"/>
        </w:rPr>
        <w:t>u</w:t>
      </w:r>
      <w:r w:rsidRPr="0018530F">
        <w:rPr>
          <w:rFonts w:ascii="Tahoma" w:hAnsi="Tahoma" w:cs="Tahoma"/>
          <w:b/>
          <w:szCs w:val="20"/>
        </w:rPr>
        <w:t xml:space="preserve"> </w:t>
      </w:r>
      <w:r w:rsidR="007300C5" w:rsidRPr="0018530F">
        <w:rPr>
          <w:rFonts w:ascii="Tahoma" w:hAnsi="Tahoma" w:cs="Tahoma"/>
          <w:b/>
          <w:szCs w:val="20"/>
        </w:rPr>
        <w:t>Prestavitev in zaščita plina</w:t>
      </w:r>
      <w:r w:rsidR="005167D0" w:rsidRPr="0018530F">
        <w:rPr>
          <w:rFonts w:ascii="Tahoma" w:hAnsi="Tahoma" w:cs="Tahoma"/>
          <w:b/>
          <w:szCs w:val="20"/>
        </w:rPr>
        <w:t xml:space="preserve">, list </w:t>
      </w:r>
      <w:r w:rsidR="007300C5" w:rsidRPr="0018530F">
        <w:rPr>
          <w:rFonts w:ascii="Tahoma" w:hAnsi="Tahoma" w:cs="Tahoma"/>
          <w:b/>
          <w:szCs w:val="20"/>
        </w:rPr>
        <w:t>5</w:t>
      </w:r>
      <w:r w:rsidR="005167D0" w:rsidRPr="0018530F">
        <w:rPr>
          <w:rFonts w:ascii="Tahoma" w:hAnsi="Tahoma" w:cs="Tahoma"/>
          <w:b/>
          <w:szCs w:val="20"/>
        </w:rPr>
        <w:t>_</w:t>
      </w:r>
      <w:r w:rsidR="007300C5" w:rsidRPr="0018530F">
        <w:rPr>
          <w:rFonts w:ascii="Tahoma" w:hAnsi="Tahoma" w:cs="Tahoma"/>
          <w:b/>
          <w:szCs w:val="20"/>
        </w:rPr>
        <w:t>1</w:t>
      </w:r>
      <w:r w:rsidR="005167D0" w:rsidRPr="0018530F">
        <w:rPr>
          <w:rFonts w:ascii="Tahoma" w:hAnsi="Tahoma" w:cs="Tahoma"/>
          <w:b/>
          <w:szCs w:val="20"/>
        </w:rPr>
        <w:t>_</w:t>
      </w:r>
      <w:r w:rsidR="007300C5" w:rsidRPr="0018530F">
        <w:rPr>
          <w:rFonts w:ascii="Tahoma" w:hAnsi="Tahoma" w:cs="Tahoma"/>
          <w:b/>
          <w:szCs w:val="20"/>
        </w:rPr>
        <w:t xml:space="preserve">Prestavitev in poglavju Načrt plinovoda 0.1 bar, </w:t>
      </w:r>
      <w:r w:rsidR="007300C5" w:rsidRPr="0018530F">
        <w:rPr>
          <w:rFonts w:ascii="Tahoma" w:hAnsi="Tahoma" w:cs="Tahoma"/>
          <w:b/>
          <w:bCs/>
          <w:color w:val="333333"/>
          <w:szCs w:val="20"/>
          <w:shd w:val="clear" w:color="auto" w:fill="FFFFFF"/>
        </w:rPr>
        <w:t>list 5_2_Nacrt_plinovoda_0.1bar</w:t>
      </w:r>
    </w:p>
    <w:p w14:paraId="11083ED5" w14:textId="045F28C1" w:rsidR="00694676" w:rsidRPr="0018530F" w:rsidRDefault="00694676">
      <w:pPr>
        <w:rPr>
          <w:rFonts w:ascii="Tahoma" w:hAnsi="Tahoma" w:cs="Tahoma"/>
          <w:sz w:val="20"/>
          <w:szCs w:val="20"/>
        </w:rPr>
      </w:pPr>
    </w:p>
    <w:p w14:paraId="15CD7E59" w14:textId="77777777" w:rsidR="005207A5" w:rsidRPr="0018530F" w:rsidRDefault="005207A5" w:rsidP="00AB33E8">
      <w:pPr>
        <w:pStyle w:val="ListParagraph"/>
        <w:ind w:left="360"/>
        <w:rPr>
          <w:rFonts w:ascii="Tahoma" w:hAnsi="Tahoma" w:cs="Tahoma"/>
          <w:b/>
          <w:bCs/>
          <w:color w:val="333333"/>
          <w:sz w:val="20"/>
          <w:szCs w:val="20"/>
          <w:shd w:val="clear" w:color="auto" w:fill="FFFFFF"/>
        </w:rPr>
      </w:pPr>
    </w:p>
    <w:p w14:paraId="2D264A2C" w14:textId="48F31C9E" w:rsidR="00E62C6A" w:rsidRPr="0018530F" w:rsidRDefault="00AB33E8" w:rsidP="00E62C6A">
      <w:pPr>
        <w:pStyle w:val="ListParagraph"/>
        <w:ind w:left="0"/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</w:pPr>
      <w:r w:rsidRPr="0018530F"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>Popis del</w:t>
      </w:r>
      <w:r w:rsidR="00A77B0B" w:rsidRPr="0018530F"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 xml:space="preserve">: </w:t>
      </w:r>
      <w:r w:rsidR="009E4A7E" w:rsidRPr="0018530F"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 xml:space="preserve">list </w:t>
      </w:r>
      <w:r w:rsidR="00A77B0B" w:rsidRPr="0018530F"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 xml:space="preserve">5_1_Prestavitev in zascita_plin </w:t>
      </w:r>
    </w:p>
    <w:p w14:paraId="6E32C814" w14:textId="146510CB" w:rsidR="001A22B0" w:rsidRPr="0018530F" w:rsidRDefault="00ED54C7" w:rsidP="00ED54C7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STROJNI DEL</w:t>
      </w:r>
    </w:p>
    <w:p w14:paraId="67FAF74A" w14:textId="56339842" w:rsidR="00D929EC" w:rsidRPr="0018530F" w:rsidRDefault="00D929EC" w:rsidP="00D929EC">
      <w:pPr>
        <w:rPr>
          <w:rFonts w:ascii="Tahoma" w:hAnsi="Tahoma" w:cs="Tahoma"/>
          <w:b/>
          <w:bCs/>
          <w:color w:val="00000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STROJNI DEL - PROFIL A</w:t>
      </w:r>
    </w:p>
    <w:p w14:paraId="21DFF34B" w14:textId="3B4B2B8B" w:rsidR="00971DE5" w:rsidRPr="0018530F" w:rsidRDefault="00971DE5" w:rsidP="00971DE5">
      <w:pPr>
        <w:pStyle w:val="ListParagraph"/>
        <w:rPr>
          <w:rFonts w:ascii="Tahoma" w:hAnsi="Tahoma" w:cs="Tahoma"/>
          <w:sz w:val="20"/>
          <w:szCs w:val="20"/>
        </w:rPr>
      </w:pPr>
    </w:p>
    <w:p w14:paraId="4DD2556D" w14:textId="6657D1CB" w:rsidR="00D929EC" w:rsidRPr="0018530F" w:rsidRDefault="00D14618" w:rsidP="00D929EC">
      <w:pPr>
        <w:pStyle w:val="ListParagraph"/>
        <w:numPr>
          <w:ilvl w:val="0"/>
          <w:numId w:val="20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</w:t>
      </w:r>
      <w:r w:rsidR="00D929EC" w:rsidRPr="0018530F">
        <w:rPr>
          <w:rFonts w:ascii="Tahoma" w:hAnsi="Tahoma" w:cs="Tahoma"/>
          <w:sz w:val="20"/>
          <w:szCs w:val="20"/>
        </w:rPr>
        <w:t>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599"/>
        <w:gridCol w:w="5989"/>
        <w:gridCol w:w="940"/>
        <w:gridCol w:w="599"/>
        <w:gridCol w:w="508"/>
        <w:gridCol w:w="728"/>
      </w:tblGrid>
      <w:tr w:rsidR="00D929EC" w:rsidRPr="0018530F" w14:paraId="0A463D03" w14:textId="77777777" w:rsidTr="00D929EC">
        <w:trPr>
          <w:trHeight w:val="7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F5A5C" w14:textId="77777777" w:rsidR="00D929EC" w:rsidRPr="0018530F" w:rsidRDefault="00D929EC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lastRenderedPageBreak/>
              <w:t>0003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A42C0" w14:textId="77777777" w:rsidR="00D929EC" w:rsidRPr="0018530F" w:rsidRDefault="00D929E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FBCF5" w14:textId="77777777" w:rsidR="00D929EC" w:rsidRPr="0018530F" w:rsidRDefault="00D929EC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Praznjenje in izpihovanje plinovoda DN 150 na trasi cca 5935 m med dvema sekcijskima ventiloma in izpihovanje z dušikom.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CA8F" w14:textId="77777777" w:rsidR="00D929EC" w:rsidRPr="0018530F" w:rsidRDefault="00D929E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BBB2" w14:textId="77777777" w:rsidR="00D929EC" w:rsidRPr="0018530F" w:rsidRDefault="00D929EC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7D26" w14:textId="77777777" w:rsidR="00D929EC" w:rsidRPr="0018530F" w:rsidRDefault="00D929E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DA57" w14:textId="77777777" w:rsidR="00D929EC" w:rsidRPr="0018530F" w:rsidRDefault="00D929E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D929EC" w:rsidRPr="0018530F" w14:paraId="41C87D30" w14:textId="77777777" w:rsidTr="00D929EC">
        <w:trPr>
          <w:trHeight w:val="76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F43E0" w14:textId="77777777" w:rsidR="00D929EC" w:rsidRPr="0018530F" w:rsidRDefault="00D929E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BD386" w14:textId="77777777" w:rsidR="00D929EC" w:rsidRPr="0018530F" w:rsidRDefault="00D929E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E8BC8" w14:textId="77777777" w:rsidR="00D929EC" w:rsidRPr="0018530F" w:rsidRDefault="00D929EC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Če se bosta istočasno prestavljala profil A in Profil G se strošek enakomerno porazdeli med oba odseka.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31CC" w14:textId="77777777" w:rsidR="00D929EC" w:rsidRPr="0018530F" w:rsidRDefault="00D929E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5D84" w14:textId="77777777" w:rsidR="00D929EC" w:rsidRPr="0018530F" w:rsidRDefault="00D929EC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54EA" w14:textId="77777777" w:rsidR="00D929EC" w:rsidRPr="0018530F" w:rsidRDefault="00D929E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652F" w14:textId="77777777" w:rsidR="00D929EC" w:rsidRPr="0018530F" w:rsidRDefault="00D929E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D929EC" w:rsidRPr="0018530F" w14:paraId="1848434F" w14:textId="77777777" w:rsidTr="00D929EC">
        <w:trPr>
          <w:trHeight w:val="25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76E5B" w14:textId="77777777" w:rsidR="00D929EC" w:rsidRPr="0018530F" w:rsidRDefault="00D929E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183AE" w14:textId="77777777" w:rsidR="00D929EC" w:rsidRPr="0018530F" w:rsidRDefault="00D929E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59643" w14:textId="77777777" w:rsidR="00D929EC" w:rsidRPr="0018530F" w:rsidRDefault="00D929E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238F8" w14:textId="77777777" w:rsidR="00D929EC" w:rsidRPr="0018530F" w:rsidRDefault="00D929E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5784" w14:textId="77777777" w:rsidR="00D929EC" w:rsidRPr="0018530F" w:rsidRDefault="00D929EC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0A1920" w14:textId="77777777" w:rsidR="00D929EC" w:rsidRPr="0018530F" w:rsidRDefault="00D929E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C6FA" w14:textId="77777777" w:rsidR="00D929EC" w:rsidRPr="0018530F" w:rsidRDefault="00D929E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6DF4E9D5" w14:textId="292AF0E5" w:rsidR="00971DE5" w:rsidRPr="0018530F" w:rsidRDefault="00971DE5" w:rsidP="00971DE5">
      <w:pPr>
        <w:pStyle w:val="ListParagraph"/>
        <w:rPr>
          <w:rFonts w:ascii="Tahoma" w:hAnsi="Tahoma" w:cs="Tahoma"/>
          <w:sz w:val="20"/>
          <w:szCs w:val="20"/>
        </w:rPr>
      </w:pPr>
    </w:p>
    <w:p w14:paraId="3BB3B7C5" w14:textId="4EBF6F89" w:rsidR="00D929EC" w:rsidRPr="0018530F" w:rsidRDefault="00D929EC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</w:t>
      </w:r>
    </w:p>
    <w:tbl>
      <w:tblPr>
        <w:tblW w:w="985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605"/>
        <w:gridCol w:w="6048"/>
        <w:gridCol w:w="979"/>
        <w:gridCol w:w="529"/>
        <w:gridCol w:w="513"/>
        <w:gridCol w:w="735"/>
      </w:tblGrid>
      <w:tr w:rsidR="00723D80" w:rsidRPr="0018530F" w14:paraId="3962F346" w14:textId="77777777" w:rsidTr="00FC64AD">
        <w:trPr>
          <w:trHeight w:val="76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53743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5DEF4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719C5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Praznjenje in izpihovanje plinovoda DN 150 na trasi cca 5935 m med dvema sekcijskima ventiloma in izpihovanje z dušikom.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8053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96E5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7F25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91DE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61233687" w14:textId="77777777" w:rsidTr="00FC64AD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BA790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7FEB3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30C7D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Če se bosta istočasno prestavljala profil A in Profil G se strošek enakomerno porazdeli med oba odseka.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1417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99C9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68F48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A022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0D1BC08F" w14:textId="77777777" w:rsidTr="00FC64AD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FD4C0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19F51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9D0E7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0F9FE5BE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3D69DE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1313D5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B655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3ADA1648" w14:textId="77777777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5A33A79" w14:textId="154CD54A" w:rsidR="00D14618" w:rsidRPr="0018530F" w:rsidRDefault="00D14618" w:rsidP="00D14618">
      <w:pPr>
        <w:pStyle w:val="ListParagraph"/>
        <w:numPr>
          <w:ilvl w:val="0"/>
          <w:numId w:val="20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861"/>
        <w:gridCol w:w="4001"/>
        <w:gridCol w:w="1289"/>
        <w:gridCol w:w="861"/>
        <w:gridCol w:w="730"/>
        <w:gridCol w:w="1048"/>
      </w:tblGrid>
      <w:tr w:rsidR="00723D80" w:rsidRPr="0018530F" w14:paraId="661C10B4" w14:textId="77777777" w:rsidTr="00723D80">
        <w:trPr>
          <w:trHeight w:val="10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E7D39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0016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6DFC1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2C641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Stroški izpada zaradi prekinitve dobave plina pri distributerju in stroški direktnega usklajevanja odklopov z Plinovodi d.o.o. (dejanski strošek ni zajet v popisu).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8EF9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9464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8111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579E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67EAB818" w14:textId="77777777" w:rsidTr="00723D8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9AE18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8AD5B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F3F58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F127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dejanski stroški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4B5F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51D4C0F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BF68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0A8A8541" w14:textId="77777777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BBAD7B0" w14:textId="2EC6CE19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858"/>
        <w:gridCol w:w="742"/>
        <w:gridCol w:w="780"/>
        <w:gridCol w:w="1120"/>
      </w:tblGrid>
      <w:tr w:rsidR="00723D80" w:rsidRPr="0018530F" w14:paraId="2AFEF067" w14:textId="77777777" w:rsidTr="00FC64AD">
        <w:trPr>
          <w:trHeight w:val="10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62F1D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0016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A2741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0B989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Stroški izpada zaradi prekinitve dobave plina pri distributerju in stroški direktnega usklajevanja odklopov z Plinovodi d.o.o. (dejanski strošek ni zajet v popisu).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9D35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A4F6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5FBC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9E91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56AC82CF" w14:textId="77777777" w:rsidTr="00FC64AD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95D16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4DB47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CF4CE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4F85DA6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2D88D8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E76A48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459D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1BDD555F" w14:textId="028FB8A1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EAABBFF" w14:textId="1EDDEB92" w:rsidR="00723D80" w:rsidRPr="0018530F" w:rsidRDefault="00ED54C7" w:rsidP="00ED54C7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STROJNI DEL</w:t>
      </w:r>
    </w:p>
    <w:p w14:paraId="2D3483B6" w14:textId="77777777" w:rsidR="00723D80" w:rsidRPr="0018530F" w:rsidRDefault="00723D80" w:rsidP="00723D80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STROJNI DEL - PROFIL G</w:t>
      </w:r>
    </w:p>
    <w:p w14:paraId="79F08869" w14:textId="77777777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28B92F2" w14:textId="77777777" w:rsidR="00D14618" w:rsidRPr="0018530F" w:rsidRDefault="00D14618" w:rsidP="00D14618">
      <w:pPr>
        <w:pStyle w:val="ListParagraph"/>
        <w:numPr>
          <w:ilvl w:val="0"/>
          <w:numId w:val="27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600"/>
        <w:gridCol w:w="5983"/>
        <w:gridCol w:w="940"/>
        <w:gridCol w:w="600"/>
        <w:gridCol w:w="509"/>
        <w:gridCol w:w="729"/>
      </w:tblGrid>
      <w:tr w:rsidR="00723D80" w:rsidRPr="0018530F" w14:paraId="12806BB2" w14:textId="77777777" w:rsidTr="00723D80">
        <w:trPr>
          <w:trHeight w:val="76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C264D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64A3C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AE013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Praznjenje in izpihovanje plinovoda DN 150 na trasi cca 5935 m med dvema sekcijskima ventiloma in izpihovanje z dušikom.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118A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D6C3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EBF4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C5CF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2109492E" w14:textId="77777777" w:rsidTr="00723D80">
        <w:trPr>
          <w:trHeight w:val="765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048CE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5E910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B100A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Če se bosta istočasno prestavljala profil A in profil G se strošek enakomerno porazdeli med oba odseka.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019C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9D6F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640B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E718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59485D41" w14:textId="77777777" w:rsidTr="00723D80">
        <w:trPr>
          <w:trHeight w:val="255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92BCB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212E5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B9051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C44F3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E9BB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4C8166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176B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73B9AB31" w14:textId="77777777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A01840E" w14:textId="77777777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9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606"/>
        <w:gridCol w:w="6043"/>
        <w:gridCol w:w="841"/>
        <w:gridCol w:w="672"/>
        <w:gridCol w:w="514"/>
        <w:gridCol w:w="737"/>
      </w:tblGrid>
      <w:tr w:rsidR="00723D80" w:rsidRPr="0018530F" w14:paraId="080D8987" w14:textId="77777777" w:rsidTr="00FC64AD">
        <w:trPr>
          <w:trHeight w:val="76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C351E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E8594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77C1F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Praznjenje in izpihovanje plinovoda DN 150 na trasi cca 5935 m med dvema sekcijskima ventiloma in izpihovanje z dušikom.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86C2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7D9F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F8A2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1759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0A4CAB8C" w14:textId="77777777" w:rsidTr="00FC64AD">
        <w:trPr>
          <w:trHeight w:val="76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1AB81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D34D3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06F00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Če se bosta istočasno prestavljala profil A in profil G se strošek enakomerno porazdeli med oba odseka.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1F81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5CCC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DC25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4FB5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2DA6FEDA" w14:textId="77777777" w:rsidTr="00FC64AD">
        <w:trPr>
          <w:trHeight w:val="25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DD6B4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27DC0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EF7BB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14:paraId="249297A1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CFB509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60E0EE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C8F3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305FF29C" w14:textId="09CB952E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4D2C31F7" w14:textId="41FB429C" w:rsidR="00D14618" w:rsidRPr="0018530F" w:rsidRDefault="00D14618" w:rsidP="00D14618">
      <w:pPr>
        <w:pStyle w:val="ListParagraph"/>
        <w:numPr>
          <w:ilvl w:val="0"/>
          <w:numId w:val="27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861"/>
        <w:gridCol w:w="4001"/>
        <w:gridCol w:w="1289"/>
        <w:gridCol w:w="861"/>
        <w:gridCol w:w="730"/>
        <w:gridCol w:w="1048"/>
      </w:tblGrid>
      <w:tr w:rsidR="00723D80" w:rsidRPr="0018530F" w14:paraId="66A4FF29" w14:textId="77777777" w:rsidTr="00723D80">
        <w:trPr>
          <w:trHeight w:val="10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2AC7E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lastRenderedPageBreak/>
              <w:t>0016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03405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859EB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Stroški izpada zaradi prekinitve dobave plina pri distributerju in stroški direktnega usklajevanja odklopov z Plinovodi d.o.o. (dejanski strošek ni zajet v popisu).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4565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EFEF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7F29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31D8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3DD1AA5B" w14:textId="77777777" w:rsidTr="00723D8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DC3F9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41FDD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75D84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7115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dejanski stroški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348F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330439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FA56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4534F395" w14:textId="77777777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5134D13" w14:textId="6080B88D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813"/>
        <w:gridCol w:w="4387"/>
        <w:gridCol w:w="858"/>
        <w:gridCol w:w="742"/>
        <w:gridCol w:w="780"/>
        <w:gridCol w:w="1120"/>
      </w:tblGrid>
      <w:tr w:rsidR="00723D80" w:rsidRPr="0018530F" w14:paraId="20B0E00A" w14:textId="77777777" w:rsidTr="00FC64AD">
        <w:trPr>
          <w:trHeight w:val="10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5FFC3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0016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1BD66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BB891" w14:textId="77777777" w:rsidR="00723D80" w:rsidRPr="0018530F" w:rsidRDefault="00723D8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Stroški izpada zaradi prekinitve dobave plina pri distributerju in stroški direktnega usklajevanja odklopov z Plinovodi d.o.o. (dejanski strošek ni zajet v popisu).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433A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FCE3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4AD6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BA54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723D80" w:rsidRPr="0018530F" w14:paraId="250B96FD" w14:textId="77777777" w:rsidTr="00FC64AD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FA9F6" w14:textId="77777777" w:rsidR="00723D80" w:rsidRPr="0018530F" w:rsidRDefault="00723D80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82366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2E283" w14:textId="77777777" w:rsidR="00723D80" w:rsidRPr="0018530F" w:rsidRDefault="00723D80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DE88924" w14:textId="77777777" w:rsidR="00723D80" w:rsidRPr="0018530F" w:rsidRDefault="00723D80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E203D7" w14:textId="77777777" w:rsidR="00723D80" w:rsidRPr="0018530F" w:rsidRDefault="00723D80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BA402D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B57F" w14:textId="77777777" w:rsidR="00723D80" w:rsidRPr="0018530F" w:rsidRDefault="00723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6226B8E3" w14:textId="42A3001A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4DDF241D" w14:textId="77777777" w:rsidR="00ED54C7" w:rsidRPr="0018530F" w:rsidRDefault="00ED54C7" w:rsidP="00ED54C7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2DFB1CD4" w14:textId="77777777" w:rsidR="00ED54C7" w:rsidRPr="0018530F" w:rsidRDefault="00ED54C7" w:rsidP="00ED54C7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- PROFIL A</w:t>
      </w:r>
    </w:p>
    <w:p w14:paraId="33109370" w14:textId="77777777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PREDDELA</w:t>
      </w:r>
    </w:p>
    <w:p w14:paraId="56FE5252" w14:textId="77777777" w:rsidR="00C34002" w:rsidRPr="0018530F" w:rsidRDefault="00C34002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EEA7CC3" w14:textId="77777777" w:rsidR="00D14618" w:rsidRPr="0018530F" w:rsidRDefault="00D14618" w:rsidP="00D14618">
      <w:pPr>
        <w:pStyle w:val="ListParagraph"/>
        <w:numPr>
          <w:ilvl w:val="0"/>
          <w:numId w:val="29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ED54C7" w:rsidRPr="0018530F" w14:paraId="19B91894" w14:textId="77777777" w:rsidTr="00ED54C7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EA577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E8817" w14:textId="77777777" w:rsidR="00ED54C7" w:rsidRPr="0018530F" w:rsidRDefault="00ED54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7CD98" w14:textId="77777777" w:rsidR="00ED54C7" w:rsidRPr="0018530F" w:rsidRDefault="00ED54C7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27FF" w14:textId="77777777" w:rsidR="00ED54C7" w:rsidRPr="0018530F" w:rsidRDefault="00ED54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2B11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0550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BB9C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ED54C7" w:rsidRPr="0018530F" w14:paraId="71169559" w14:textId="77777777" w:rsidTr="00ED54C7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0B57D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F6070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39568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A621" w14:textId="77777777" w:rsidR="00ED54C7" w:rsidRPr="0018530F" w:rsidRDefault="00ED54C7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F078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B1F313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71251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53AC45B9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57DC22E" w14:textId="018E85B6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858"/>
        <w:gridCol w:w="742"/>
        <w:gridCol w:w="780"/>
        <w:gridCol w:w="1120"/>
      </w:tblGrid>
      <w:tr w:rsidR="00ED54C7" w:rsidRPr="0018530F" w14:paraId="4C2AC4E1" w14:textId="77777777" w:rsidTr="00FC64AD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BD46A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0A346" w14:textId="77777777" w:rsidR="00ED54C7" w:rsidRPr="0018530F" w:rsidRDefault="00ED54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49A2F" w14:textId="77777777" w:rsidR="00ED54C7" w:rsidRPr="0018530F" w:rsidRDefault="00ED54C7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CA2D" w14:textId="77777777" w:rsidR="00ED54C7" w:rsidRPr="0018530F" w:rsidRDefault="00ED54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F6A9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BB30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FBC6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ED54C7" w:rsidRPr="0018530F" w14:paraId="1101FA86" w14:textId="77777777" w:rsidTr="00FC64AD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FBF6F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FDB0A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3070B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2206F1" w14:textId="77777777" w:rsidR="00ED54C7" w:rsidRPr="0018530F" w:rsidRDefault="00ED54C7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710C23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EB8A97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6E3D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1603CAB7" w14:textId="7BB87220" w:rsidR="00723D80" w:rsidRPr="0018530F" w:rsidRDefault="00723D80" w:rsidP="00723D80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209C0F5" w14:textId="15FFAEF8" w:rsidR="00D14618" w:rsidRPr="0018530F" w:rsidRDefault="00D14618" w:rsidP="00D14618">
      <w:pPr>
        <w:pStyle w:val="ListParagraph"/>
        <w:numPr>
          <w:ilvl w:val="0"/>
          <w:numId w:val="29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ED54C7" w:rsidRPr="0018530F" w14:paraId="4C10322B" w14:textId="77777777" w:rsidTr="00ED54C7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3B41C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155A3" w14:textId="77777777" w:rsidR="00ED54C7" w:rsidRPr="0018530F" w:rsidRDefault="00ED54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F2248" w14:textId="77777777" w:rsidR="00ED54C7" w:rsidRPr="0018530F" w:rsidRDefault="00ED54C7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1CB7" w14:textId="77777777" w:rsidR="00ED54C7" w:rsidRPr="0018530F" w:rsidRDefault="00ED54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7C4A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D442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DCB6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ED54C7" w:rsidRPr="0018530F" w14:paraId="75877B52" w14:textId="77777777" w:rsidTr="00ED54C7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185CC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6A558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210B0" w14:textId="77777777" w:rsidR="00ED54C7" w:rsidRPr="0018530F" w:rsidRDefault="00ED54C7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031B" w14:textId="77777777" w:rsidR="00ED54C7" w:rsidRPr="0018530F" w:rsidRDefault="00ED54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147A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54DB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0271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ED54C7" w:rsidRPr="0018530F" w14:paraId="2A696C43" w14:textId="77777777" w:rsidTr="00ED54C7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2E38F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0DF02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82572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5877" w14:textId="77777777" w:rsidR="00ED54C7" w:rsidRPr="0018530F" w:rsidRDefault="00ED54C7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7CBB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4D1847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94FDB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2BF96912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DFF3C0B" w14:textId="3BDF4A92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ED54C7" w:rsidRPr="0018530F" w14:paraId="1B414B9E" w14:textId="77777777" w:rsidTr="00ED54C7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53045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99BBB" w14:textId="77777777" w:rsidR="00ED54C7" w:rsidRPr="0018530F" w:rsidRDefault="00ED54C7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85EE1" w14:textId="77777777" w:rsidR="00ED54C7" w:rsidRPr="0018530F" w:rsidRDefault="00ED54C7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A0A7" w14:textId="77777777" w:rsidR="00ED54C7" w:rsidRPr="0018530F" w:rsidRDefault="00ED54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E203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6188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9372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ED54C7" w:rsidRPr="0018530F" w14:paraId="74C8E687" w14:textId="77777777" w:rsidTr="00ED54C7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E9FA7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F866F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53614" w14:textId="77777777" w:rsidR="00ED54C7" w:rsidRPr="0018530F" w:rsidRDefault="00ED54C7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6A83" w14:textId="77777777" w:rsidR="00ED54C7" w:rsidRPr="0018530F" w:rsidRDefault="00ED54C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2E36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8298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C4CE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ED54C7" w:rsidRPr="0018530F" w14:paraId="4A01280D" w14:textId="77777777" w:rsidTr="00ED54C7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0C51F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72EAD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6525A" w14:textId="77777777" w:rsidR="00ED54C7" w:rsidRPr="0018530F" w:rsidRDefault="00ED54C7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3226AE" w14:textId="77777777" w:rsidR="00ED54C7" w:rsidRPr="0018530F" w:rsidRDefault="00ED54C7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302C5D7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C6CA0C6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9356" w14:textId="77777777" w:rsidR="00ED54C7" w:rsidRPr="0018530F" w:rsidRDefault="00ED54C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4BC6E823" w14:textId="28C462E1" w:rsidR="00C34002" w:rsidRPr="0018530F" w:rsidRDefault="00C34002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7DC604F9" w14:textId="77777777" w:rsidR="00C34002" w:rsidRPr="0018530F" w:rsidRDefault="00C34002" w:rsidP="00C34002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30B9C4A9" w14:textId="33755D27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- PROFIL A</w:t>
      </w:r>
    </w:p>
    <w:p w14:paraId="352BFB93" w14:textId="1F2D4126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PROFIL A – PRESTAVITEV PLINOVODA</w:t>
      </w:r>
    </w:p>
    <w:p w14:paraId="4FC235BB" w14:textId="77777777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GRADBENA DELA</w:t>
      </w:r>
    </w:p>
    <w:p w14:paraId="11121540" w14:textId="77777777" w:rsidR="00C34002" w:rsidRPr="0018530F" w:rsidRDefault="00C34002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AEDE974" w14:textId="77777777" w:rsidR="00D14618" w:rsidRPr="0018530F" w:rsidRDefault="00D14618" w:rsidP="00D14618">
      <w:pPr>
        <w:pStyle w:val="ListParagraph"/>
        <w:numPr>
          <w:ilvl w:val="0"/>
          <w:numId w:val="31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C34002" w:rsidRPr="0018530F" w14:paraId="7CE58D5E" w14:textId="77777777" w:rsidTr="00C34002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7E043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0011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33DD0" w14:textId="77777777" w:rsidR="00C34002" w:rsidRPr="0018530F" w:rsidRDefault="00C3400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71561" w14:textId="77777777" w:rsidR="00C34002" w:rsidRPr="0018530F" w:rsidRDefault="00C34002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BE248" w14:textId="77777777" w:rsidR="00C34002" w:rsidRPr="0018530F" w:rsidRDefault="00C340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DF43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F7F6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847D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34002" w:rsidRPr="0018530F" w14:paraId="57CA84E9" w14:textId="77777777" w:rsidTr="00C34002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D46D0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lastRenderedPageBreak/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25030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B04DF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CB23" w14:textId="77777777" w:rsidR="00C34002" w:rsidRPr="0018530F" w:rsidRDefault="00C3400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B563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41A6F3B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033A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6816E87E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1AC1AF01" w14:textId="6818BF8A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34002" w:rsidRPr="0018530F" w14:paraId="587A1C31" w14:textId="77777777" w:rsidTr="00C34002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BBC56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0011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518F8" w14:textId="77777777" w:rsidR="00C34002" w:rsidRPr="0018530F" w:rsidRDefault="00C3400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BA0E3" w14:textId="77777777" w:rsidR="00C34002" w:rsidRPr="0018530F" w:rsidRDefault="00C34002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E02F" w14:textId="77777777" w:rsidR="00C34002" w:rsidRPr="0018530F" w:rsidRDefault="00C340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3C00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8611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319C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34002" w:rsidRPr="0018530F" w14:paraId="18834A4E" w14:textId="77777777" w:rsidTr="00C34002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85AA4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A336C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39B04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8EA7C5" w14:textId="5A93E19D" w:rsidR="00C34002" w:rsidRPr="0018530F" w:rsidRDefault="00C17DF6" w:rsidP="00C17DF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C6F6B3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F30B78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B749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5AE0D813" w14:textId="77777777" w:rsidR="007300C5" w:rsidRPr="0018530F" w:rsidRDefault="007300C5" w:rsidP="00C34002">
      <w:pPr>
        <w:rPr>
          <w:rFonts w:ascii="Tahoma" w:hAnsi="Tahoma" w:cs="Tahoma"/>
          <w:b/>
          <w:bCs/>
          <w:color w:val="0070C0"/>
          <w:sz w:val="20"/>
          <w:szCs w:val="20"/>
        </w:rPr>
      </w:pPr>
    </w:p>
    <w:p w14:paraId="16A9CB8D" w14:textId="77777777" w:rsidR="00C34002" w:rsidRPr="0018530F" w:rsidRDefault="00C34002" w:rsidP="00C34002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0AF2A828" w14:textId="77777777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- PROFIL A</w:t>
      </w:r>
    </w:p>
    <w:p w14:paraId="2C7DD90C" w14:textId="77777777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PROFIL A – ODSTRANITEV PLINOVODA</w:t>
      </w:r>
    </w:p>
    <w:p w14:paraId="17613192" w14:textId="77777777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PREDDELA</w:t>
      </w:r>
    </w:p>
    <w:p w14:paraId="1879007B" w14:textId="75141F02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3519BF1" w14:textId="77777777" w:rsidR="00D14618" w:rsidRPr="0018530F" w:rsidRDefault="00D14618" w:rsidP="00D14618">
      <w:pPr>
        <w:pStyle w:val="ListParagraph"/>
        <w:numPr>
          <w:ilvl w:val="0"/>
          <w:numId w:val="32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C34002" w:rsidRPr="0018530F" w14:paraId="592F362D" w14:textId="77777777" w:rsidTr="00C34002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A3E1E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DDD89" w14:textId="77777777" w:rsidR="00C34002" w:rsidRPr="0018530F" w:rsidRDefault="00C3400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8CC67" w14:textId="77777777" w:rsidR="00C34002" w:rsidRPr="0018530F" w:rsidRDefault="00C34002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5A05" w14:textId="77777777" w:rsidR="00C34002" w:rsidRPr="0018530F" w:rsidRDefault="00C340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3A0B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BC17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C78D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34002" w:rsidRPr="0018530F" w14:paraId="275694A2" w14:textId="77777777" w:rsidTr="00C34002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E40E8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CAE9F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3AEEE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AE87" w14:textId="77777777" w:rsidR="00C34002" w:rsidRPr="0018530F" w:rsidRDefault="00C3400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45EF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25DA4F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E589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6387C5E2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1FF69600" w14:textId="4A2CB6E4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34002" w:rsidRPr="0018530F" w14:paraId="41988E44" w14:textId="77777777" w:rsidTr="00C34002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CDAAA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D715E" w14:textId="77777777" w:rsidR="00C34002" w:rsidRPr="0018530F" w:rsidRDefault="00C3400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2F32D" w14:textId="77777777" w:rsidR="00C34002" w:rsidRPr="0018530F" w:rsidRDefault="00C34002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B885" w14:textId="77777777" w:rsidR="00C34002" w:rsidRPr="0018530F" w:rsidRDefault="00C340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C8D8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CA21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62EA7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34002" w:rsidRPr="0018530F" w14:paraId="7114E0F0" w14:textId="77777777" w:rsidTr="00C34002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9921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D32F8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945D7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A98F263" w14:textId="77777777" w:rsidR="00C34002" w:rsidRPr="0018530F" w:rsidRDefault="00C3400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97C363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2F9DE2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B6AD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307127C3" w14:textId="624E271D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7B0A653B" w14:textId="77777777" w:rsidR="00C34002" w:rsidRPr="0018530F" w:rsidRDefault="00C34002" w:rsidP="00C34002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58DA80D8" w14:textId="77777777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- PROFIL A</w:t>
      </w:r>
    </w:p>
    <w:p w14:paraId="518DB469" w14:textId="77777777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PROFIL A – ODSTRANITEV PLINOVODA</w:t>
      </w:r>
    </w:p>
    <w:p w14:paraId="41EE8158" w14:textId="77777777" w:rsidR="00C34002" w:rsidRPr="0018530F" w:rsidRDefault="00C34002" w:rsidP="00C34002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GRADBENA DELA</w:t>
      </w:r>
    </w:p>
    <w:p w14:paraId="6B3F6B75" w14:textId="77777777" w:rsidR="00C34002" w:rsidRPr="0018530F" w:rsidRDefault="00C34002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270F377" w14:textId="77777777" w:rsidR="00D14618" w:rsidRPr="0018530F" w:rsidRDefault="00D14618" w:rsidP="00D14618">
      <w:pPr>
        <w:pStyle w:val="ListParagraph"/>
        <w:numPr>
          <w:ilvl w:val="0"/>
          <w:numId w:val="33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C34002" w:rsidRPr="0018530F" w14:paraId="74278C82" w14:textId="77777777" w:rsidTr="00C34002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6337B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1CFAC" w14:textId="77777777" w:rsidR="00C34002" w:rsidRPr="0018530F" w:rsidRDefault="00C34002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8D918" w14:textId="77777777" w:rsidR="00C34002" w:rsidRPr="0018530F" w:rsidRDefault="00C34002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3EDE" w14:textId="77777777" w:rsidR="00C34002" w:rsidRPr="0018530F" w:rsidRDefault="00C3400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999F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53D6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01F3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34002" w:rsidRPr="0018530F" w14:paraId="5FA04E0B" w14:textId="77777777" w:rsidTr="00C34002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65123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37393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5894C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F99C" w14:textId="77777777" w:rsidR="00C34002" w:rsidRPr="0018530F" w:rsidRDefault="00C3400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96B5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2869112" w14:textId="77777777" w:rsidR="00C34002" w:rsidRPr="0018530F" w:rsidRDefault="00C34002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827EC" w14:textId="77777777" w:rsidR="00C34002" w:rsidRPr="0018530F" w:rsidRDefault="00C3400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06E66A40" w14:textId="77777777" w:rsidR="00C34002" w:rsidRPr="0018530F" w:rsidRDefault="00C34002" w:rsidP="00C34002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48A24B3" w14:textId="3173AD8D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:rsidRPr="0018530F" w14:paraId="527A4E62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45D67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02908" w14:textId="77777777" w:rsidR="001741A6" w:rsidRPr="0018530F" w:rsidRDefault="001741A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31856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5B9B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2446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588A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6811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056066D5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DE955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D32A7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D032B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CF3B92" w14:textId="0F60268D" w:rsidR="001741A6" w:rsidRPr="0018530F" w:rsidRDefault="00C17DF6" w:rsidP="00C17DF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2D3DA9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2A36346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370B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3DD5BE1C" w14:textId="6F7EC285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081451B" w14:textId="77777777" w:rsidR="001741A6" w:rsidRPr="0018530F" w:rsidRDefault="001741A6" w:rsidP="001741A6">
      <w:pPr>
        <w:rPr>
          <w:rFonts w:ascii="Tahoma" w:hAnsi="Tahoma" w:cs="Tahoma"/>
          <w:b/>
          <w:bCs/>
          <w:color w:val="0070C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6CF95662" w14:textId="4CC60ED0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– PROFIL B</w:t>
      </w:r>
    </w:p>
    <w:p w14:paraId="3E7974BE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PROFIL B – ZAŠČITA PLINOVODA</w:t>
      </w:r>
    </w:p>
    <w:p w14:paraId="6930607F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PREDDELA</w:t>
      </w:r>
    </w:p>
    <w:p w14:paraId="65333194" w14:textId="77777777" w:rsidR="001741A6" w:rsidRPr="0018530F" w:rsidRDefault="001741A6" w:rsidP="001741A6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</w:p>
    <w:p w14:paraId="0E3C9FE9" w14:textId="77777777" w:rsidR="00D14618" w:rsidRPr="0018530F" w:rsidRDefault="00D14618" w:rsidP="00D14618">
      <w:pPr>
        <w:pStyle w:val="ListParagraph"/>
        <w:numPr>
          <w:ilvl w:val="0"/>
          <w:numId w:val="34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1741A6" w:rsidRPr="0018530F" w14:paraId="466CDE19" w14:textId="77777777" w:rsidTr="001741A6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F2A1E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FAED2" w14:textId="77777777" w:rsidR="001741A6" w:rsidRPr="0018530F" w:rsidRDefault="001741A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273AD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6EF7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DFA3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24E4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0CE8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49AD81AF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1394D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01F1B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62A5F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5702" w14:textId="77777777" w:rsidR="001741A6" w:rsidRPr="0018530F" w:rsidRDefault="001741A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88B2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7AEB81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9A1B6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182260A6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11A0AB7A" w14:textId="7F91D08C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:rsidRPr="0018530F" w14:paraId="6CF02E5D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CABA9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lastRenderedPageBreak/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2468B" w14:textId="77777777" w:rsidR="001741A6" w:rsidRPr="0018530F" w:rsidRDefault="001741A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8F54D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444B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C95D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BFA4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4BBAA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258C613C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F9C2C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71D87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479D7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4316FB" w14:textId="77777777" w:rsidR="001741A6" w:rsidRPr="0018530F" w:rsidRDefault="001741A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D567E8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B002F7C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79B9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17FA9840" w14:textId="3730AFBB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A982EA6" w14:textId="77777777" w:rsidR="001741A6" w:rsidRPr="0018530F" w:rsidRDefault="001741A6" w:rsidP="001741A6">
      <w:pPr>
        <w:rPr>
          <w:rFonts w:ascii="Tahoma" w:hAnsi="Tahoma" w:cs="Tahoma"/>
          <w:b/>
          <w:bCs/>
          <w:color w:val="0070C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2B4270D2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– PROFIL B</w:t>
      </w:r>
    </w:p>
    <w:p w14:paraId="2EEEEBF3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PROFIL B – ZAŠČITA PLINOVODA</w:t>
      </w:r>
    </w:p>
    <w:p w14:paraId="15495B0E" w14:textId="3A36D9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GRADBENA DELA</w:t>
      </w:r>
    </w:p>
    <w:p w14:paraId="6541789A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</w:p>
    <w:p w14:paraId="657B8B74" w14:textId="77777777" w:rsidR="00D14618" w:rsidRPr="0018530F" w:rsidRDefault="00D14618" w:rsidP="00D14618">
      <w:pPr>
        <w:pStyle w:val="ListParagraph"/>
        <w:numPr>
          <w:ilvl w:val="0"/>
          <w:numId w:val="35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1741A6" w:rsidRPr="0018530F" w14:paraId="12D92734" w14:textId="77777777" w:rsidTr="001741A6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56AE0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1E4AD" w14:textId="77777777" w:rsidR="001741A6" w:rsidRPr="0018530F" w:rsidRDefault="001741A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E7765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4087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2A05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FDC0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68140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1B87D1DC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1BD26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22AAE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C20D0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AFF7" w14:textId="77777777" w:rsidR="001741A6" w:rsidRPr="0018530F" w:rsidRDefault="001741A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7FDC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15FC867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FB14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7DB3A7E7" w14:textId="77777777" w:rsidR="00ED54C7" w:rsidRPr="0018530F" w:rsidRDefault="00ED54C7" w:rsidP="001741A6">
      <w:pPr>
        <w:pStyle w:val="ListParagraph"/>
        <w:ind w:left="1080" w:firstLine="720"/>
        <w:rPr>
          <w:rFonts w:ascii="Tahoma" w:hAnsi="Tahoma" w:cs="Tahoma"/>
          <w:sz w:val="20"/>
          <w:szCs w:val="20"/>
        </w:rPr>
      </w:pPr>
    </w:p>
    <w:p w14:paraId="03923911" w14:textId="7A41FAF8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:rsidRPr="0018530F" w14:paraId="68B52F3D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B7AF4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8C3C0" w14:textId="77777777" w:rsidR="001741A6" w:rsidRPr="0018530F" w:rsidRDefault="001741A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A5FCF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77D7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65AB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D46E9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20CD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71621B06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21E0A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7282B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CDEDA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5BE13E1" w14:textId="50D9B64B" w:rsidR="001741A6" w:rsidRPr="0018530F" w:rsidRDefault="00C17DF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0D91E7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BA32BBA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4C1F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50460849" w14:textId="7990291B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CC9F0DF" w14:textId="77777777" w:rsidR="001741A6" w:rsidRPr="0018530F" w:rsidRDefault="001741A6" w:rsidP="001741A6">
      <w:pPr>
        <w:rPr>
          <w:rFonts w:ascii="Tahoma" w:hAnsi="Tahoma" w:cs="Tahoma"/>
          <w:b/>
          <w:bCs/>
          <w:color w:val="0070C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4BB8AD32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- PROFIL G</w:t>
      </w:r>
    </w:p>
    <w:p w14:paraId="108E9788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PROFIL G – PRESTAVITEV PLINOVODA</w:t>
      </w:r>
    </w:p>
    <w:p w14:paraId="42C0C3A7" w14:textId="247FA0A8" w:rsidR="001741A6" w:rsidRPr="0018530F" w:rsidRDefault="001741A6" w:rsidP="001741A6">
      <w:p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PREDDELA</w:t>
      </w:r>
    </w:p>
    <w:p w14:paraId="2A85DF08" w14:textId="4B8A8417" w:rsidR="001741A6" w:rsidRPr="0018530F" w:rsidRDefault="001741A6" w:rsidP="001741A6">
      <w:pPr>
        <w:pStyle w:val="ListParagraph"/>
        <w:tabs>
          <w:tab w:val="left" w:pos="2250"/>
        </w:tabs>
        <w:ind w:left="1080"/>
        <w:rPr>
          <w:rFonts w:ascii="Tahoma" w:hAnsi="Tahoma" w:cs="Tahoma"/>
          <w:sz w:val="20"/>
          <w:szCs w:val="20"/>
        </w:rPr>
      </w:pPr>
    </w:p>
    <w:p w14:paraId="11EE8108" w14:textId="77777777" w:rsidR="00D14618" w:rsidRPr="0018530F" w:rsidRDefault="00D14618" w:rsidP="00D14618">
      <w:pPr>
        <w:pStyle w:val="ListParagraph"/>
        <w:numPr>
          <w:ilvl w:val="0"/>
          <w:numId w:val="36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1741A6" w:rsidRPr="0018530F" w14:paraId="4B64B2B4" w14:textId="77777777" w:rsidTr="001741A6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38ABF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E9BE7" w14:textId="77777777" w:rsidR="001741A6" w:rsidRPr="0018530F" w:rsidRDefault="001741A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FB093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F86E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65B6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B11E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6FA4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5B595087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89235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DEDE5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C40BC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3E45" w14:textId="77777777" w:rsidR="001741A6" w:rsidRPr="0018530F" w:rsidRDefault="001741A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ABF8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5B06D6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0CFE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494CC7FD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CC4CEED" w14:textId="3880C74A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:rsidRPr="0018530F" w14:paraId="52413FD7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7A71F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327B4" w14:textId="77777777" w:rsidR="001741A6" w:rsidRPr="0018530F" w:rsidRDefault="001741A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6FD42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90C8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579E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381E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AA12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58D38864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B0A00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B753E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DC429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CEB1D75" w14:textId="77777777" w:rsidR="001741A6" w:rsidRPr="0018530F" w:rsidRDefault="001741A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D5CCB4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F1AB589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1FB1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3F6A277E" w14:textId="6679DCCB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10A5063" w14:textId="35723E95" w:rsidR="00D14618" w:rsidRPr="0018530F" w:rsidRDefault="00D14618" w:rsidP="00D14618">
      <w:pPr>
        <w:pStyle w:val="ListParagraph"/>
        <w:numPr>
          <w:ilvl w:val="0"/>
          <w:numId w:val="36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1741A6" w:rsidRPr="0018530F" w14:paraId="57730676" w14:textId="77777777" w:rsidTr="001741A6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77695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D152F" w14:textId="77777777" w:rsidR="001741A6" w:rsidRPr="0018530F" w:rsidRDefault="001741A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28ADD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EB25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C062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568D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4F17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755774F6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BC64A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2F488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BAB65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1F0C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1C00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0397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9EA9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5434D394" w14:textId="77777777" w:rsidTr="001741A6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EEAB8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F574F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5299A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9964" w14:textId="77777777" w:rsidR="001741A6" w:rsidRPr="0018530F" w:rsidRDefault="001741A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5DC1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AFB071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DE81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52135A41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C1857A5" w14:textId="2D833743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1741A6" w:rsidRPr="0018530F" w14:paraId="08C6D8C4" w14:textId="77777777" w:rsidTr="001741A6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DC755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507B4" w14:textId="77777777" w:rsidR="001741A6" w:rsidRPr="0018530F" w:rsidRDefault="001741A6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57FF3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54FC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1ADD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8FE3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DE32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011E99AF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69E4F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42501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C44D7" w14:textId="77777777" w:rsidR="001741A6" w:rsidRPr="0018530F" w:rsidRDefault="001741A6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F61F" w14:textId="77777777" w:rsidR="001741A6" w:rsidRPr="0018530F" w:rsidRDefault="001741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F394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5953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6FA3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741A6" w:rsidRPr="0018530F" w14:paraId="27F48411" w14:textId="77777777" w:rsidTr="001741A6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A7D68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9C66A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DA85C" w14:textId="77777777" w:rsidR="001741A6" w:rsidRPr="0018530F" w:rsidRDefault="001741A6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3A0BD78" w14:textId="77777777" w:rsidR="001741A6" w:rsidRPr="0018530F" w:rsidRDefault="001741A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917B96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3EFEE9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0D2E" w14:textId="77777777" w:rsidR="001741A6" w:rsidRPr="0018530F" w:rsidRDefault="001741A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574E7C08" w14:textId="77777777" w:rsidR="001741A6" w:rsidRPr="0018530F" w:rsidRDefault="001741A6" w:rsidP="001741A6">
      <w:pPr>
        <w:rPr>
          <w:rFonts w:ascii="Tahoma" w:hAnsi="Tahoma" w:cs="Tahoma"/>
          <w:b/>
          <w:bCs/>
          <w:color w:val="0070C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78F9143F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lastRenderedPageBreak/>
        <w:t>GRADBENI DEL - PROFIL G</w:t>
      </w:r>
    </w:p>
    <w:p w14:paraId="068AB0D2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PROFIL G – PRESTAVITEV PLINOVODA</w:t>
      </w:r>
    </w:p>
    <w:p w14:paraId="44E1E50F" w14:textId="77777777" w:rsidR="001741A6" w:rsidRPr="0018530F" w:rsidRDefault="001741A6" w:rsidP="001741A6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GRADBENA DELA</w:t>
      </w:r>
    </w:p>
    <w:p w14:paraId="7EECA3A2" w14:textId="77777777" w:rsidR="001741A6" w:rsidRPr="0018530F" w:rsidRDefault="001741A6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F18C30E" w14:textId="77777777" w:rsidR="00D14618" w:rsidRPr="0018530F" w:rsidRDefault="00D14618" w:rsidP="00D14618">
      <w:pPr>
        <w:pStyle w:val="ListParagraph"/>
        <w:numPr>
          <w:ilvl w:val="0"/>
          <w:numId w:val="38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CB5C4C" w:rsidRPr="0018530F" w14:paraId="073381BE" w14:textId="77777777" w:rsidTr="00CB5C4C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2684E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8558C" w14:textId="77777777" w:rsidR="00CB5C4C" w:rsidRPr="0018530F" w:rsidRDefault="00CB5C4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6CB34" w14:textId="77777777" w:rsidR="00CB5C4C" w:rsidRPr="0018530F" w:rsidRDefault="00CB5C4C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6095" w14:textId="77777777" w:rsidR="00CB5C4C" w:rsidRPr="0018530F" w:rsidRDefault="00CB5C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1409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8A4B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1DD0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B5C4C" w:rsidRPr="0018530F" w14:paraId="4F9DB59E" w14:textId="77777777" w:rsidTr="00CB5C4C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50CF2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E7F3A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38958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D46F" w14:textId="77777777" w:rsidR="00CB5C4C" w:rsidRPr="0018530F" w:rsidRDefault="00CB5C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5A2E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D23E80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7949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44B2564C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AC20AD5" w14:textId="50E7EC2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B5C4C" w:rsidRPr="0018530F" w14:paraId="254C6D08" w14:textId="77777777" w:rsidTr="00CB5C4C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AE788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126EB" w14:textId="77777777" w:rsidR="00CB5C4C" w:rsidRPr="0018530F" w:rsidRDefault="00CB5C4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EEF65" w14:textId="77777777" w:rsidR="00CB5C4C" w:rsidRPr="0018530F" w:rsidRDefault="00CB5C4C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D06F" w14:textId="77777777" w:rsidR="00CB5C4C" w:rsidRPr="0018530F" w:rsidRDefault="00CB5C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E486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DD58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4BC4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B5C4C" w:rsidRPr="0018530F" w14:paraId="0CB31CF4" w14:textId="77777777" w:rsidTr="00CB5C4C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F82AD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51E96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31E28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98D12E" w14:textId="5BFF28E6" w:rsidR="00CB5C4C" w:rsidRPr="0018530F" w:rsidRDefault="00C17DF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99D93B9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38FB05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CE5A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6C5B7F63" w14:textId="7B16F948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A661784" w14:textId="77777777" w:rsidR="00CB5C4C" w:rsidRPr="0018530F" w:rsidRDefault="00CB5C4C" w:rsidP="00CB5C4C">
      <w:pPr>
        <w:rPr>
          <w:rFonts w:ascii="Tahoma" w:hAnsi="Tahoma" w:cs="Tahoma"/>
          <w:b/>
          <w:bCs/>
          <w:color w:val="0070C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19A10569" w14:textId="77777777" w:rsidR="00CB5C4C" w:rsidRPr="0018530F" w:rsidRDefault="00CB5C4C" w:rsidP="00CB5C4C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- PROFIL G</w:t>
      </w:r>
    </w:p>
    <w:p w14:paraId="2367B6FB" w14:textId="77777777" w:rsidR="00CB5C4C" w:rsidRPr="0018530F" w:rsidRDefault="00CB5C4C" w:rsidP="00CB5C4C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PROFIL G – ODSTRANITEV PLINOVODA</w:t>
      </w:r>
    </w:p>
    <w:p w14:paraId="6DCBE25A" w14:textId="77777777" w:rsidR="00CB5C4C" w:rsidRPr="0018530F" w:rsidRDefault="00CB5C4C" w:rsidP="00CB5C4C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PREDDELA</w:t>
      </w:r>
    </w:p>
    <w:p w14:paraId="3B6630AC" w14:textId="77777777" w:rsidR="00CB5C4C" w:rsidRPr="0018530F" w:rsidRDefault="00CB5C4C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1E93B33" w14:textId="77777777" w:rsidR="00D14618" w:rsidRPr="0018530F" w:rsidRDefault="00D14618" w:rsidP="00D14618">
      <w:pPr>
        <w:pStyle w:val="ListParagraph"/>
        <w:numPr>
          <w:ilvl w:val="0"/>
          <w:numId w:val="39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CB5C4C" w:rsidRPr="0018530F" w14:paraId="7802DF25" w14:textId="77777777" w:rsidTr="00CB5C4C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AA9CE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0EF98" w14:textId="77777777" w:rsidR="00CB5C4C" w:rsidRPr="0018530F" w:rsidRDefault="00CB5C4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4770E" w14:textId="77777777" w:rsidR="00CB5C4C" w:rsidRPr="0018530F" w:rsidRDefault="00CB5C4C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2FF3" w14:textId="77777777" w:rsidR="00CB5C4C" w:rsidRPr="0018530F" w:rsidRDefault="00CB5C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4B47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C002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BEB4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B5C4C" w:rsidRPr="0018530F" w14:paraId="7961D4B6" w14:textId="77777777" w:rsidTr="00CB5C4C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793E4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158A2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231A4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44E9" w14:textId="77777777" w:rsidR="00CB5C4C" w:rsidRPr="0018530F" w:rsidRDefault="00CB5C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5A71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6495295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D415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2FCBEDDF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77235D3A" w14:textId="3DC90CCB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B5C4C" w:rsidRPr="0018530F" w14:paraId="7450A0F7" w14:textId="77777777" w:rsidTr="00CB5C4C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C1381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50943" w14:textId="77777777" w:rsidR="00CB5C4C" w:rsidRPr="0018530F" w:rsidRDefault="00CB5C4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14188" w14:textId="77777777" w:rsidR="00CB5C4C" w:rsidRPr="0018530F" w:rsidRDefault="00CB5C4C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D159" w14:textId="77777777" w:rsidR="00CB5C4C" w:rsidRPr="0018530F" w:rsidRDefault="00CB5C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4676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CB8D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99EA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B5C4C" w:rsidRPr="0018530F" w14:paraId="21D31FEE" w14:textId="77777777" w:rsidTr="00CB5C4C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C0BCE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DC337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6E59B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1B32FDF" w14:textId="77777777" w:rsidR="00CB5C4C" w:rsidRPr="0018530F" w:rsidRDefault="00CB5C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403935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DF6CC4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4BC1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64FCADF2" w14:textId="7934F4C2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3608A97" w14:textId="77777777" w:rsidR="00CB5C4C" w:rsidRPr="0018530F" w:rsidRDefault="00CB5C4C" w:rsidP="00CB5C4C">
      <w:pPr>
        <w:rPr>
          <w:rFonts w:ascii="Tahoma" w:hAnsi="Tahoma" w:cs="Tahoma"/>
          <w:b/>
          <w:bCs/>
          <w:color w:val="0070C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446F1CDC" w14:textId="77777777" w:rsidR="00CB5C4C" w:rsidRPr="0018530F" w:rsidRDefault="00CB5C4C" w:rsidP="00CB5C4C">
      <w:pPr>
        <w:rPr>
          <w:rFonts w:ascii="Tahoma" w:hAnsi="Tahoma" w:cs="Tahoma"/>
          <w:b/>
          <w:bCs/>
          <w:color w:val="00000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- PROFIL G</w:t>
      </w:r>
    </w:p>
    <w:p w14:paraId="7F9E9FAC" w14:textId="64825BB2" w:rsidR="00CB5C4C" w:rsidRPr="0018530F" w:rsidRDefault="00CB5C4C" w:rsidP="00CB5C4C">
      <w:pPr>
        <w:tabs>
          <w:tab w:val="center" w:pos="4535"/>
        </w:tabs>
        <w:rPr>
          <w:rFonts w:ascii="Tahoma" w:hAnsi="Tahoma" w:cs="Tahoma"/>
          <w:b/>
          <w:bCs/>
          <w:color w:val="000000"/>
          <w:sz w:val="20"/>
          <w:szCs w:val="20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PROFIL G – ODSTRANITEV PLINOVODA</w:t>
      </w: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ab/>
      </w:r>
    </w:p>
    <w:p w14:paraId="5E8A7FDA" w14:textId="77777777" w:rsidR="00CB5C4C" w:rsidRPr="0018530F" w:rsidRDefault="00CB5C4C" w:rsidP="00CB5C4C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GRADBENA DELA</w:t>
      </w:r>
    </w:p>
    <w:p w14:paraId="7804A2FD" w14:textId="77777777" w:rsidR="00CB5C4C" w:rsidRPr="0018530F" w:rsidRDefault="00CB5C4C" w:rsidP="00CB5C4C">
      <w:pPr>
        <w:tabs>
          <w:tab w:val="center" w:pos="4535"/>
        </w:tabs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</w:p>
    <w:p w14:paraId="1991B6BC" w14:textId="77777777" w:rsidR="00D14618" w:rsidRPr="0018530F" w:rsidRDefault="00D14618" w:rsidP="00D14618">
      <w:pPr>
        <w:pStyle w:val="ListParagraph"/>
        <w:numPr>
          <w:ilvl w:val="0"/>
          <w:numId w:val="40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3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911"/>
        <w:gridCol w:w="4238"/>
        <w:gridCol w:w="940"/>
        <w:gridCol w:w="911"/>
        <w:gridCol w:w="772"/>
        <w:gridCol w:w="1109"/>
      </w:tblGrid>
      <w:tr w:rsidR="00CB5C4C" w:rsidRPr="0018530F" w14:paraId="3A1BC3B2" w14:textId="77777777" w:rsidTr="00CB5C4C">
        <w:trPr>
          <w:trHeight w:val="7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CCF65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D3AC4" w14:textId="77777777" w:rsidR="00CB5C4C" w:rsidRPr="0018530F" w:rsidRDefault="00CB5C4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472AF" w14:textId="77777777" w:rsidR="00CB5C4C" w:rsidRPr="0018530F" w:rsidRDefault="00CB5C4C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5241" w14:textId="77777777" w:rsidR="00CB5C4C" w:rsidRPr="0018530F" w:rsidRDefault="00CB5C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67AC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0614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09E1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B5C4C" w:rsidRPr="0018530F" w14:paraId="009B6274" w14:textId="77777777" w:rsidTr="00CB5C4C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F5E07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70EA1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91965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088A" w14:textId="77777777" w:rsidR="00CB5C4C" w:rsidRPr="0018530F" w:rsidRDefault="00CB5C4C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6F99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5A15C7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3AEC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0B02640C" w14:textId="77777777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3C7699C" w14:textId="52E27136" w:rsidR="00ED54C7" w:rsidRPr="0018530F" w:rsidRDefault="00ED54C7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80"/>
        <w:gridCol w:w="920"/>
        <w:gridCol w:w="780"/>
        <w:gridCol w:w="1120"/>
      </w:tblGrid>
      <w:tr w:rsidR="00CB5C4C" w:rsidRPr="0018530F" w14:paraId="27C4A245" w14:textId="77777777" w:rsidTr="00CB5C4C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5584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0754F" w14:textId="77777777" w:rsidR="00CB5C4C" w:rsidRPr="0018530F" w:rsidRDefault="00CB5C4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10EB2" w14:textId="77777777" w:rsidR="00CB5C4C" w:rsidRPr="0018530F" w:rsidRDefault="00CB5C4C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A8F1" w14:textId="77777777" w:rsidR="00CB5C4C" w:rsidRPr="0018530F" w:rsidRDefault="00CB5C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FD11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75503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13C7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CB5C4C" w:rsidRPr="0018530F" w14:paraId="15FEFCE5" w14:textId="77777777" w:rsidTr="00CB5C4C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1F6FA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C9A5B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A5E1E" w14:textId="77777777" w:rsidR="00CB5C4C" w:rsidRPr="0018530F" w:rsidRDefault="00CB5C4C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795C33" w14:textId="1144AF12" w:rsidR="00CB5C4C" w:rsidRPr="0018530F" w:rsidRDefault="00920743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M2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D2C5F3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500E8AC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EFD0" w14:textId="77777777" w:rsidR="00CB5C4C" w:rsidRPr="0018530F" w:rsidRDefault="00CB5C4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541E15AF" w14:textId="05F362CA" w:rsidR="00CB5C4C" w:rsidRPr="0018530F" w:rsidRDefault="00CB5C4C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6521A032" w14:textId="560B7C93" w:rsidR="00A77B0B" w:rsidRPr="0018530F" w:rsidRDefault="00A77B0B" w:rsidP="00ED54C7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11B6E826" w14:textId="230D1BE0" w:rsidR="00A77B0B" w:rsidRPr="0018530F" w:rsidRDefault="009E4A7E" w:rsidP="00A77B0B">
      <w:pPr>
        <w:pStyle w:val="ListParagraph"/>
        <w:ind w:left="0"/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</w:pPr>
      <w:r w:rsidRPr="0018530F"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>Popis del</w:t>
      </w:r>
      <w:r w:rsidR="00A77B0B" w:rsidRPr="0018530F"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 xml:space="preserve">: </w:t>
      </w:r>
      <w:r w:rsidRPr="0018530F"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 xml:space="preserve">list </w:t>
      </w:r>
      <w:r w:rsidR="00A77B0B" w:rsidRPr="0018530F">
        <w:rPr>
          <w:rFonts w:ascii="Tahoma" w:hAnsi="Tahoma" w:cs="Tahoma"/>
          <w:b/>
          <w:bCs/>
          <w:color w:val="FF0000"/>
          <w:sz w:val="20"/>
          <w:szCs w:val="20"/>
          <w:shd w:val="clear" w:color="auto" w:fill="FFFFFF"/>
        </w:rPr>
        <w:t>5_2_Nacrt_plinovoda_0.1bar</w:t>
      </w:r>
    </w:p>
    <w:p w14:paraId="5D54731E" w14:textId="77777777" w:rsidR="00A77B0B" w:rsidRPr="0018530F" w:rsidRDefault="00A77B0B" w:rsidP="00A77B0B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STROJNI DEL</w:t>
      </w:r>
    </w:p>
    <w:p w14:paraId="5602214B" w14:textId="77777777" w:rsidR="00A77B0B" w:rsidRPr="0018530F" w:rsidRDefault="00A77B0B" w:rsidP="00A77B0B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STROJNI DEL - PROFIL E IN F</w:t>
      </w:r>
    </w:p>
    <w:p w14:paraId="695D56FD" w14:textId="77777777" w:rsidR="00A77B0B" w:rsidRPr="0018530F" w:rsidRDefault="00A77B0B" w:rsidP="00A77B0B">
      <w:pPr>
        <w:pStyle w:val="ListParagraph"/>
        <w:ind w:left="0"/>
        <w:rPr>
          <w:rFonts w:ascii="Tahoma" w:hAnsi="Tahoma" w:cs="Tahoma"/>
          <w:sz w:val="20"/>
          <w:szCs w:val="20"/>
        </w:rPr>
      </w:pPr>
    </w:p>
    <w:p w14:paraId="2EB7E708" w14:textId="77777777" w:rsidR="00D14618" w:rsidRPr="0018530F" w:rsidRDefault="00D14618" w:rsidP="00D14618">
      <w:pPr>
        <w:pStyle w:val="ListParagraph"/>
        <w:numPr>
          <w:ilvl w:val="0"/>
          <w:numId w:val="41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6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940"/>
        <w:gridCol w:w="1020"/>
        <w:gridCol w:w="1020"/>
        <w:gridCol w:w="1020"/>
      </w:tblGrid>
      <w:tr w:rsidR="00A77B0B" w:rsidRPr="0018530F" w14:paraId="50F117B3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8AA7B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0010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0FF10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5BC24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Zaščita plinovoda pri križanju z ostalimi komunalnimi vodi - izdelano po priloženem detajlu.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74D0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3132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18A5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1E5F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08430D3D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70B2A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41BA2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4D35F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9BDC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112D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C56A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33B8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7A56C68A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F8626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A20FE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08B29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8A65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311D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E9F901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828B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41A0286A" w14:textId="77777777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061F7FBC" w14:textId="77777777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 xml:space="preserve">Popravljen popis: </w:t>
      </w:r>
    </w:p>
    <w:p w14:paraId="0B01AF10" w14:textId="77777777" w:rsidR="00A77B0B" w:rsidRPr="0018530F" w:rsidRDefault="00A77B0B" w:rsidP="00A77B0B">
      <w:pPr>
        <w:pStyle w:val="ListParagraph"/>
        <w:tabs>
          <w:tab w:val="left" w:pos="1185"/>
        </w:tabs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ab/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A77B0B" w:rsidRPr="0018530F" w14:paraId="2D63F754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5B341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0010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AB888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5ECCE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Zaščita plinovoda pri križanju z ostalimi komunalnimi vodi - izdelano po priloženem detajlu.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8BE7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FA6E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1BD0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8C9D6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5B5FAE36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40A29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6AD05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888D6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4280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EA4B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DECB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D747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65F75C76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B2B5B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AFE73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06B0D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47BEE5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73239F" w14:textId="77777777" w:rsidR="00A77B0B" w:rsidRPr="0018530F" w:rsidRDefault="00A77B0B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2A48BA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E9BB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0173F19E" w14:textId="77853FF3" w:rsidR="00CB5C4C" w:rsidRPr="0018530F" w:rsidRDefault="00CB5C4C" w:rsidP="00A77B0B">
      <w:pPr>
        <w:pStyle w:val="ListParagraph"/>
        <w:tabs>
          <w:tab w:val="left" w:pos="1185"/>
        </w:tabs>
        <w:rPr>
          <w:rFonts w:ascii="Tahoma" w:hAnsi="Tahoma" w:cs="Tahoma"/>
          <w:sz w:val="20"/>
          <w:szCs w:val="20"/>
        </w:rPr>
      </w:pPr>
    </w:p>
    <w:p w14:paraId="4F655513" w14:textId="77777777" w:rsidR="00A77B0B" w:rsidRPr="0018530F" w:rsidRDefault="00A77B0B" w:rsidP="00A77B0B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2C76D2FC" w14:textId="77777777" w:rsidR="00A77B0B" w:rsidRPr="0018530F" w:rsidRDefault="00A77B0B" w:rsidP="00A77B0B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- PROFIL E IN F</w:t>
      </w:r>
    </w:p>
    <w:p w14:paraId="6125C9CC" w14:textId="77777777" w:rsidR="00A77B0B" w:rsidRPr="0018530F" w:rsidRDefault="00A77B0B" w:rsidP="00A77B0B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PREDDELA</w:t>
      </w:r>
    </w:p>
    <w:p w14:paraId="4DF33C65" w14:textId="77777777" w:rsidR="00A77B0B" w:rsidRPr="0018530F" w:rsidRDefault="00A77B0B" w:rsidP="00A77B0B">
      <w:pPr>
        <w:pStyle w:val="ListParagraph"/>
        <w:tabs>
          <w:tab w:val="left" w:pos="1185"/>
        </w:tabs>
        <w:rPr>
          <w:rFonts w:ascii="Tahoma" w:hAnsi="Tahoma" w:cs="Tahoma"/>
          <w:sz w:val="20"/>
          <w:szCs w:val="20"/>
        </w:rPr>
      </w:pPr>
    </w:p>
    <w:p w14:paraId="7F228D8E" w14:textId="77777777" w:rsidR="00D14618" w:rsidRPr="0018530F" w:rsidRDefault="00D14618" w:rsidP="00D14618">
      <w:pPr>
        <w:pStyle w:val="ListParagraph"/>
        <w:numPr>
          <w:ilvl w:val="0"/>
          <w:numId w:val="42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6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940"/>
        <w:gridCol w:w="1020"/>
        <w:gridCol w:w="1020"/>
        <w:gridCol w:w="1020"/>
      </w:tblGrid>
      <w:tr w:rsidR="00A77B0B" w:rsidRPr="0018530F" w14:paraId="09AD3D00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7E89F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40196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DD1ED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434B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780E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6277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3D9B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5B127DE0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9ECBC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BC9ED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E7CF1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BD5FB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F35F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0160A5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91AE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18597852" w14:textId="77777777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B69A18E" w14:textId="2A52393C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A77B0B" w:rsidRPr="0018530F" w14:paraId="51452D00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5C045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DD51B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555EF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Zakoličba položaja in po potrebi zavarovanje obstoječih komunalnih naprav. Obračun po dejanskih stroških.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910F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C11E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7F7A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5498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2B79E194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C3469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39110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0E264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A9C60F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1FFBF9" w14:textId="77777777" w:rsidR="00A77B0B" w:rsidRPr="0018530F" w:rsidRDefault="00A77B0B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5126714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727C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7CC5EC3C" w14:textId="77777777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590C203E" w14:textId="21E8B888" w:rsidR="00D14618" w:rsidRPr="0018530F" w:rsidRDefault="00D14618" w:rsidP="00D14618">
      <w:pPr>
        <w:pStyle w:val="ListParagraph"/>
        <w:numPr>
          <w:ilvl w:val="0"/>
          <w:numId w:val="42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p w14:paraId="547E335C" w14:textId="77777777" w:rsidR="00A77B0B" w:rsidRPr="0018530F" w:rsidRDefault="00A77B0B" w:rsidP="00A77B0B">
      <w:pPr>
        <w:pStyle w:val="ListParagraph"/>
        <w:tabs>
          <w:tab w:val="left" w:pos="2055"/>
        </w:tabs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ab/>
      </w:r>
    </w:p>
    <w:tbl>
      <w:tblPr>
        <w:tblW w:w="96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940"/>
        <w:gridCol w:w="1020"/>
        <w:gridCol w:w="1020"/>
        <w:gridCol w:w="1020"/>
      </w:tblGrid>
      <w:tr w:rsidR="00A77B0B" w:rsidRPr="0018530F" w14:paraId="1289F27E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53521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3EB42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52CA1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D475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80A5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0240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0F97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3F72E46E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88F0F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510A3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BFD0F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D2A3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74CF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E884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D617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087BF3C5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23304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BFF3E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B9862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BD8C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6473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775949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0043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45EE756E" w14:textId="04448A67" w:rsidR="00CB5C4C" w:rsidRPr="0018530F" w:rsidRDefault="00CB5C4C" w:rsidP="00A77B0B">
      <w:pPr>
        <w:pStyle w:val="ListParagraph"/>
        <w:tabs>
          <w:tab w:val="left" w:pos="2055"/>
        </w:tabs>
        <w:ind w:left="1080"/>
        <w:rPr>
          <w:rFonts w:ascii="Tahoma" w:hAnsi="Tahoma" w:cs="Tahoma"/>
          <w:sz w:val="20"/>
          <w:szCs w:val="20"/>
        </w:rPr>
      </w:pPr>
    </w:p>
    <w:p w14:paraId="681BD9F2" w14:textId="7053DFEC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A77B0B" w:rsidRPr="0018530F" w14:paraId="26BF72B6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55A43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4B040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A8773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Prestavitev ali odstranitev obstoječih instalacij in komunalnih vodov, oziroma izvedba kakšnega drugega ukrepa.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3EE4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6AE5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CAA1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F4AA6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1B7BC97F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070A2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DB963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DF032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Obračun se izvrši po dejanskih stroških.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70DA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2800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4271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DCF8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55CF1DC0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DD7D6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E309E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BEB41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1CC587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1D28644" w14:textId="77777777" w:rsidR="00A77B0B" w:rsidRPr="0018530F" w:rsidRDefault="00A77B0B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475975B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2E76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647D0EB7" w14:textId="29441CB1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B86DD22" w14:textId="77777777" w:rsidR="00A77B0B" w:rsidRPr="0018530F" w:rsidRDefault="00A77B0B" w:rsidP="00A77B0B">
      <w:pPr>
        <w:rPr>
          <w:rFonts w:ascii="Tahoma" w:hAnsi="Tahoma" w:cs="Tahoma"/>
          <w:b/>
          <w:bCs/>
          <w:color w:val="0070C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70C0"/>
          <w:sz w:val="20"/>
          <w:szCs w:val="20"/>
        </w:rPr>
        <w:t>GRADBENI DEL</w:t>
      </w:r>
    </w:p>
    <w:p w14:paraId="3FDE278F" w14:textId="77777777" w:rsidR="00A77B0B" w:rsidRPr="0018530F" w:rsidRDefault="00A77B0B" w:rsidP="00A77B0B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GRADBENI DEL - PROFIL E IN F</w:t>
      </w:r>
    </w:p>
    <w:p w14:paraId="59DDB3B5" w14:textId="77777777" w:rsidR="00A77B0B" w:rsidRPr="0018530F" w:rsidRDefault="00A77B0B" w:rsidP="00A77B0B">
      <w:pPr>
        <w:rPr>
          <w:rFonts w:ascii="Tahoma" w:hAnsi="Tahoma" w:cs="Tahoma"/>
          <w:b/>
          <w:bCs/>
          <w:color w:val="000000"/>
          <w:sz w:val="20"/>
          <w:szCs w:val="20"/>
          <w:lang w:eastAsia="sl-SI"/>
        </w:rPr>
      </w:pPr>
      <w:r w:rsidRPr="0018530F">
        <w:rPr>
          <w:rFonts w:ascii="Tahoma" w:hAnsi="Tahoma" w:cs="Tahoma"/>
          <w:b/>
          <w:bCs/>
          <w:color w:val="000000"/>
          <w:sz w:val="20"/>
          <w:szCs w:val="20"/>
        </w:rPr>
        <w:t>GRADBENA DELA</w:t>
      </w:r>
    </w:p>
    <w:p w14:paraId="1B76E6F4" w14:textId="77777777" w:rsidR="00A77B0B" w:rsidRPr="0018530F" w:rsidRDefault="00A77B0B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3EE8F4E7" w14:textId="77777777" w:rsidR="00D14618" w:rsidRPr="0018530F" w:rsidRDefault="00D14618" w:rsidP="00D14618">
      <w:pPr>
        <w:pStyle w:val="ListParagraph"/>
        <w:numPr>
          <w:ilvl w:val="0"/>
          <w:numId w:val="44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68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940"/>
        <w:gridCol w:w="1020"/>
        <w:gridCol w:w="1020"/>
        <w:gridCol w:w="1020"/>
      </w:tblGrid>
      <w:tr w:rsidR="00A77B0B" w:rsidRPr="0018530F" w14:paraId="6018D1C0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CEF33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12E14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171BC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032E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B2F0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4FA4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43819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2B644D27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39535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lastRenderedPageBreak/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FDFA7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3FBDB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F9DF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ocenjeno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967C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AE8EEEA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2EA6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1602ACE8" w14:textId="77777777" w:rsidR="00CB5C4C" w:rsidRPr="0018530F" w:rsidRDefault="00CB5C4C" w:rsidP="00A77B0B">
      <w:pPr>
        <w:pStyle w:val="ListParagraph"/>
        <w:ind w:left="1080" w:firstLine="720"/>
        <w:rPr>
          <w:rFonts w:ascii="Tahoma" w:hAnsi="Tahoma" w:cs="Tahoma"/>
          <w:sz w:val="20"/>
          <w:szCs w:val="20"/>
        </w:rPr>
      </w:pPr>
    </w:p>
    <w:p w14:paraId="7FAFECB6" w14:textId="77777777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A77B0B" w:rsidRPr="0018530F" w14:paraId="449AFF0A" w14:textId="77777777" w:rsidTr="00A77B0B">
        <w:trPr>
          <w:trHeight w:val="76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848BF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0008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B989C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A6E9D" w14:textId="77777777" w:rsidR="00A77B0B" w:rsidRPr="0018530F" w:rsidRDefault="00A77B0B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Delno razpiranje izkopnega jarka v območju, kjer je zemljina premalo stabilna. Obračun po dejanskih količinah.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63FC" w14:textId="77777777" w:rsidR="00A77B0B" w:rsidRPr="0018530F" w:rsidRDefault="00A77B0B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AA6A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85B0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A154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A77B0B" w:rsidRPr="0018530F" w14:paraId="27927EBA" w14:textId="77777777" w:rsidTr="00A77B0B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6EF37" w14:textId="77777777" w:rsidR="00A77B0B" w:rsidRPr="0018530F" w:rsidRDefault="00A77B0B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3B686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DE63B" w14:textId="77777777" w:rsidR="00A77B0B" w:rsidRPr="0018530F" w:rsidRDefault="00A77B0B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763E12" w14:textId="4E6173B5" w:rsidR="00A77B0B" w:rsidRPr="0018530F" w:rsidRDefault="00C17DF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38342B" w14:textId="77777777" w:rsidR="00A77B0B" w:rsidRPr="0018530F" w:rsidRDefault="00A77B0B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B364ABD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E477" w14:textId="77777777" w:rsidR="00A77B0B" w:rsidRPr="0018530F" w:rsidRDefault="00A77B0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5CC24C7B" w14:textId="27D44879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6DE4BFB" w14:textId="7A8F957B" w:rsidR="00D14618" w:rsidRPr="0018530F" w:rsidRDefault="00D14618" w:rsidP="00D14618">
      <w:pPr>
        <w:pStyle w:val="ListParagraph"/>
        <w:numPr>
          <w:ilvl w:val="0"/>
          <w:numId w:val="44"/>
        </w:numPr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Objavljen popis: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96"/>
        <w:gridCol w:w="1020"/>
        <w:gridCol w:w="1020"/>
        <w:gridCol w:w="1020"/>
      </w:tblGrid>
      <w:tr w:rsidR="001F0B99" w:rsidRPr="0018530F" w14:paraId="1F62A23D" w14:textId="77777777" w:rsidTr="001F0B99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EE42F" w14:textId="77777777" w:rsidR="001F0B99" w:rsidRPr="0018530F" w:rsidRDefault="001F0B99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0014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4CC66" w14:textId="77777777" w:rsidR="001F0B99" w:rsidRPr="0018530F" w:rsidRDefault="001F0B9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21921" w14:textId="77777777" w:rsidR="001F0B99" w:rsidRPr="0018530F" w:rsidRDefault="001F0B99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Planiranje in čiščenje površin po končanem zasipu ter odvoz odpadkov.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EA0B" w14:textId="77777777" w:rsidR="001F0B99" w:rsidRPr="0018530F" w:rsidRDefault="001F0B9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86C9" w14:textId="77777777" w:rsidR="001F0B99" w:rsidRPr="0018530F" w:rsidRDefault="001F0B9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77E0" w14:textId="77777777" w:rsidR="001F0B99" w:rsidRPr="0018530F" w:rsidRDefault="001F0B99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C8AF" w14:textId="77777777" w:rsidR="001F0B99" w:rsidRPr="0018530F" w:rsidRDefault="001F0B99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F0B99" w:rsidRPr="0018530F" w14:paraId="7D307604" w14:textId="77777777" w:rsidTr="001F0B9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6CEA3" w14:textId="77777777" w:rsidR="001F0B99" w:rsidRPr="0018530F" w:rsidRDefault="001F0B99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1F9D7" w14:textId="77777777" w:rsidR="001F0B99" w:rsidRPr="0018530F" w:rsidRDefault="001F0B9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A708B" w14:textId="77777777" w:rsidR="001F0B99" w:rsidRPr="0018530F" w:rsidRDefault="001F0B9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4A41" w14:textId="77777777" w:rsidR="001F0B99" w:rsidRPr="0018530F" w:rsidRDefault="001F0B9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pavšal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7D93" w14:textId="77777777" w:rsidR="001F0B99" w:rsidRPr="0018530F" w:rsidRDefault="001F0B9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F9341B3" w14:textId="77777777" w:rsidR="001F0B99" w:rsidRPr="0018530F" w:rsidRDefault="001F0B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4CF1" w14:textId="77777777" w:rsidR="001F0B99" w:rsidRPr="0018530F" w:rsidRDefault="001F0B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24928667" w14:textId="77777777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</w:p>
    <w:p w14:paraId="243AE7AD" w14:textId="77777777" w:rsidR="00CB5C4C" w:rsidRPr="0018530F" w:rsidRDefault="00CB5C4C" w:rsidP="00CB5C4C">
      <w:pPr>
        <w:pStyle w:val="ListParagraph"/>
        <w:ind w:left="1080"/>
        <w:rPr>
          <w:rFonts w:ascii="Tahoma" w:hAnsi="Tahoma" w:cs="Tahoma"/>
          <w:sz w:val="20"/>
          <w:szCs w:val="20"/>
        </w:rPr>
      </w:pPr>
      <w:r w:rsidRPr="0018530F">
        <w:rPr>
          <w:rFonts w:ascii="Tahoma" w:hAnsi="Tahoma" w:cs="Tahoma"/>
          <w:sz w:val="20"/>
          <w:szCs w:val="20"/>
        </w:rPr>
        <w:t>Popravljen popis:</w:t>
      </w:r>
    </w:p>
    <w:tbl>
      <w:tblPr>
        <w:tblW w:w="94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"/>
        <w:gridCol w:w="4280"/>
        <w:gridCol w:w="600"/>
        <w:gridCol w:w="1020"/>
        <w:gridCol w:w="1020"/>
        <w:gridCol w:w="1020"/>
      </w:tblGrid>
      <w:tr w:rsidR="001F0B99" w:rsidRPr="0018530F" w14:paraId="17594FA7" w14:textId="77777777" w:rsidTr="001F0B99">
        <w:trPr>
          <w:trHeight w:val="5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ED955" w14:textId="77777777" w:rsidR="001F0B99" w:rsidRPr="0018530F" w:rsidRDefault="001F0B99">
            <w:pPr>
              <w:rPr>
                <w:rFonts w:ascii="Tahoma" w:hAnsi="Tahoma" w:cs="Tahoma"/>
                <w:sz w:val="20"/>
                <w:szCs w:val="20"/>
                <w:lang w:eastAsia="sl-SI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0014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47F32" w14:textId="77777777" w:rsidR="001F0B99" w:rsidRPr="0018530F" w:rsidRDefault="001F0B9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0A1F8" w14:textId="77777777" w:rsidR="001F0B99" w:rsidRPr="0018530F" w:rsidRDefault="001F0B99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Planiranje in čiščenje površin po končanem zasipu ter odvoz odpadkov.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63DC" w14:textId="77777777" w:rsidR="001F0B99" w:rsidRPr="0018530F" w:rsidRDefault="001F0B9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D4AD" w14:textId="77777777" w:rsidR="001F0B99" w:rsidRPr="0018530F" w:rsidRDefault="001F0B9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BDF3" w14:textId="77777777" w:rsidR="001F0B99" w:rsidRPr="0018530F" w:rsidRDefault="001F0B99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E999" w14:textId="77777777" w:rsidR="001F0B99" w:rsidRPr="0018530F" w:rsidRDefault="001F0B99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1F0B99" w:rsidRPr="0018530F" w14:paraId="4AF661FB" w14:textId="77777777" w:rsidTr="001F0B99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16E91" w14:textId="77777777" w:rsidR="001F0B99" w:rsidRPr="0018530F" w:rsidRDefault="001F0B99">
            <w:pPr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B93A8" w14:textId="77777777" w:rsidR="001F0B99" w:rsidRPr="0018530F" w:rsidRDefault="001F0B9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C6BD9" w14:textId="77777777" w:rsidR="001F0B99" w:rsidRPr="0018530F" w:rsidRDefault="001F0B99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32392E" w14:textId="77777777" w:rsidR="001F0B99" w:rsidRPr="0018530F" w:rsidRDefault="001F0B99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C848EB" w14:textId="77777777" w:rsidR="001F0B99" w:rsidRPr="0018530F" w:rsidRDefault="001F0B99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8530F">
              <w:rPr>
                <w:rFonts w:ascii="Tahoma" w:hAnsi="Tahoma" w:cs="Tahoma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A2237B" w14:textId="77777777" w:rsidR="001F0B99" w:rsidRPr="0018530F" w:rsidRDefault="001F0B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03CB" w14:textId="77777777" w:rsidR="001F0B99" w:rsidRPr="0018530F" w:rsidRDefault="001F0B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8530F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</w:tbl>
    <w:p w14:paraId="78AA84F7" w14:textId="48DE776D" w:rsidR="001F0B99" w:rsidRPr="0018530F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p w14:paraId="19986CD6" w14:textId="0794183A" w:rsidR="001F0B99" w:rsidRPr="0018530F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p w14:paraId="6BF2FE80" w14:textId="77777777" w:rsidR="00DF155D" w:rsidRPr="0018530F" w:rsidRDefault="00DF155D" w:rsidP="00DF155D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  <w:r w:rsidRPr="0018530F">
        <w:rPr>
          <w:rFonts w:ascii="Tahoma" w:hAnsi="Tahoma" w:cs="Tahoma"/>
          <w:b/>
          <w:szCs w:val="20"/>
        </w:rPr>
        <w:t>Spremembe so sestavni del razpisne dokumentacije in jih je potrebno upoštevati pri pripravi ponudbe.</w:t>
      </w:r>
    </w:p>
    <w:p w14:paraId="57720B50" w14:textId="3953AFC4" w:rsidR="001F0B99" w:rsidRPr="0018530F" w:rsidRDefault="001F0B99" w:rsidP="001F0B99">
      <w:pPr>
        <w:pStyle w:val="ListParagraph"/>
        <w:ind w:left="0" w:firstLine="720"/>
        <w:rPr>
          <w:rFonts w:ascii="Tahoma" w:hAnsi="Tahoma" w:cs="Tahoma"/>
          <w:b/>
          <w:bCs/>
          <w:sz w:val="20"/>
          <w:szCs w:val="20"/>
        </w:rPr>
      </w:pPr>
    </w:p>
    <w:sectPr w:rsidR="001F0B99" w:rsidRPr="001853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ABD75" w14:textId="77777777" w:rsidR="007379F4" w:rsidRDefault="007379F4">
      <w:r>
        <w:separator/>
      </w:r>
    </w:p>
  </w:endnote>
  <w:endnote w:type="continuationSeparator" w:id="0">
    <w:p w14:paraId="5E647DF1" w14:textId="77777777" w:rsidR="007379F4" w:rsidRDefault="0073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B6E38" w14:textId="77777777" w:rsidR="00FE3CAD" w:rsidRDefault="00FE3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FA8F4" w14:textId="77777777" w:rsidR="00FE3CAD" w:rsidRDefault="00FE3CAD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E3CAD" w14:paraId="54236D41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C154A8" w14:textId="77777777" w:rsidR="00FE3CAD" w:rsidRDefault="00FE3CAD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5D99DD4" w14:textId="77777777" w:rsidR="00FE3CAD" w:rsidRDefault="00FE3CAD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8889DF7" w14:textId="77777777" w:rsidR="00FE3CAD" w:rsidRDefault="00FE3CAD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C20DF4D" w14:textId="3A1874F3" w:rsidR="00FE3CAD" w:rsidRDefault="00FE3CAD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8530F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18530F">
            <w:rPr>
              <w:rStyle w:val="PageNumber"/>
              <w:noProof/>
              <w:sz w:val="16"/>
            </w:rPr>
            <w:t>8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6E23401C" w14:textId="77777777" w:rsidR="00FE3CAD" w:rsidRDefault="00FE3CAD">
    <w:pPr>
      <w:pStyle w:val="Footer"/>
      <w:rPr>
        <w:rFonts w:ascii="Arial" w:hAnsi="Arial"/>
        <w:sz w:val="2"/>
        <w:lang w:val="en-US"/>
      </w:rPr>
    </w:pPr>
  </w:p>
  <w:p w14:paraId="595F68C8" w14:textId="77777777" w:rsidR="00FE3CAD" w:rsidRDefault="00FE3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5F00C" w14:textId="77777777" w:rsidR="00FE3CAD" w:rsidRDefault="00FE3CAD" w:rsidP="002507C2">
    <w:pPr>
      <w:pStyle w:val="Footer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31899FE7" wp14:editId="07C82BA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53E5046" wp14:editId="629A5B47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56ACA86E" wp14:editId="38C6648B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6BB3A" w14:textId="77777777" w:rsidR="00FE3CAD" w:rsidRPr="003C7111" w:rsidRDefault="00FE3CAD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A35CE" w14:textId="77777777" w:rsidR="007379F4" w:rsidRDefault="007379F4">
      <w:r>
        <w:separator/>
      </w:r>
    </w:p>
  </w:footnote>
  <w:footnote w:type="continuationSeparator" w:id="0">
    <w:p w14:paraId="5C8B0C17" w14:textId="77777777" w:rsidR="007379F4" w:rsidRDefault="00737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11A9F" w14:textId="77777777" w:rsidR="00FE3CAD" w:rsidRDefault="00FE3C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6EEA1" w14:textId="77777777" w:rsidR="00FE3CAD" w:rsidRDefault="00FE3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281E" w14:textId="77777777" w:rsidR="00FE3CAD" w:rsidRDefault="00FE3CA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2B8F799A" wp14:editId="3A38D67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E73A99"/>
    <w:multiLevelType w:val="hybridMultilevel"/>
    <w:tmpl w:val="A69ACAB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D868E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B7B3E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E30AAC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0772A4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4B6787"/>
    <w:multiLevelType w:val="hybridMultilevel"/>
    <w:tmpl w:val="A69ACAB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9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7682FFC"/>
    <w:multiLevelType w:val="hybridMultilevel"/>
    <w:tmpl w:val="A69ACAB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D1221E"/>
    <w:multiLevelType w:val="hybridMultilevel"/>
    <w:tmpl w:val="E4D0A378"/>
    <w:lvl w:ilvl="0" w:tplc="AA8677A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D2F5C44"/>
    <w:multiLevelType w:val="hybridMultilevel"/>
    <w:tmpl w:val="7F881D52"/>
    <w:lvl w:ilvl="0" w:tplc="9A36A168">
      <w:start w:val="3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8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243A44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8527F3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4C0744B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7" w15:restartNumberingAfterBreak="0">
    <w:nsid w:val="39150B54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3D796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818D2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3FF41F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21642A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6CE1DD0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4D3805"/>
    <w:multiLevelType w:val="hybridMultilevel"/>
    <w:tmpl w:val="A69ACAB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D72081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D40FC8"/>
    <w:multiLevelType w:val="hybridMultilevel"/>
    <w:tmpl w:val="5F92F324"/>
    <w:lvl w:ilvl="0" w:tplc="C6FC4D72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10CB1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03C5B47"/>
    <w:multiLevelType w:val="hybridMultilevel"/>
    <w:tmpl w:val="146E47BC"/>
    <w:lvl w:ilvl="0" w:tplc="4F9ED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3B337F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F9059C8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514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2" w15:restartNumberingAfterBreak="0">
    <w:nsid w:val="6B9C1106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E28403E"/>
    <w:multiLevelType w:val="hybridMultilevel"/>
    <w:tmpl w:val="33826B30"/>
    <w:lvl w:ilvl="0" w:tplc="6562B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32D58E7"/>
    <w:multiLevelType w:val="hybridMultilevel"/>
    <w:tmpl w:val="70B670CC"/>
    <w:lvl w:ilvl="0" w:tplc="8782F2F0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3B95C45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B90042D"/>
    <w:multiLevelType w:val="hybridMultilevel"/>
    <w:tmpl w:val="A69ACABA"/>
    <w:lvl w:ilvl="0" w:tplc="1534E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"/>
  </w:num>
  <w:num w:numId="3">
    <w:abstractNumId w:val="47"/>
  </w:num>
  <w:num w:numId="4">
    <w:abstractNumId w:val="15"/>
  </w:num>
  <w:num w:numId="5">
    <w:abstractNumId w:val="26"/>
  </w:num>
  <w:num w:numId="6">
    <w:abstractNumId w:val="41"/>
  </w:num>
  <w:num w:numId="7">
    <w:abstractNumId w:val="24"/>
  </w:num>
  <w:num w:numId="8">
    <w:abstractNumId w:val="12"/>
  </w:num>
  <w:num w:numId="9">
    <w:abstractNumId w:val="18"/>
  </w:num>
  <w:num w:numId="10">
    <w:abstractNumId w:val="13"/>
  </w:num>
  <w:num w:numId="11">
    <w:abstractNumId w:val="0"/>
  </w:num>
  <w:num w:numId="12">
    <w:abstractNumId w:val="8"/>
  </w:num>
  <w:num w:numId="13">
    <w:abstractNumId w:val="20"/>
  </w:num>
  <w:num w:numId="14">
    <w:abstractNumId w:val="25"/>
  </w:num>
  <w:num w:numId="15">
    <w:abstractNumId w:val="19"/>
  </w:num>
  <w:num w:numId="16">
    <w:abstractNumId w:val="9"/>
  </w:num>
  <w:num w:numId="17">
    <w:abstractNumId w:val="17"/>
  </w:num>
  <w:num w:numId="18">
    <w:abstractNumId w:val="44"/>
  </w:num>
  <w:num w:numId="19">
    <w:abstractNumId w:val="43"/>
  </w:num>
  <w:num w:numId="20">
    <w:abstractNumId w:val="5"/>
  </w:num>
  <w:num w:numId="21">
    <w:abstractNumId w:val="33"/>
  </w:num>
  <w:num w:numId="22">
    <w:abstractNumId w:val="7"/>
  </w:num>
  <w:num w:numId="23">
    <w:abstractNumId w:val="10"/>
  </w:num>
  <w:num w:numId="24">
    <w:abstractNumId w:val="2"/>
  </w:num>
  <w:num w:numId="25">
    <w:abstractNumId w:val="14"/>
  </w:num>
  <w:num w:numId="26">
    <w:abstractNumId w:val="21"/>
  </w:num>
  <w:num w:numId="27">
    <w:abstractNumId w:val="39"/>
  </w:num>
  <w:num w:numId="28">
    <w:abstractNumId w:val="22"/>
  </w:num>
  <w:num w:numId="29">
    <w:abstractNumId w:val="23"/>
  </w:num>
  <w:num w:numId="30">
    <w:abstractNumId w:val="38"/>
  </w:num>
  <w:num w:numId="31">
    <w:abstractNumId w:val="31"/>
  </w:num>
  <w:num w:numId="32">
    <w:abstractNumId w:val="34"/>
  </w:num>
  <w:num w:numId="33">
    <w:abstractNumId w:val="29"/>
  </w:num>
  <w:num w:numId="34">
    <w:abstractNumId w:val="32"/>
  </w:num>
  <w:num w:numId="35">
    <w:abstractNumId w:val="36"/>
  </w:num>
  <w:num w:numId="36">
    <w:abstractNumId w:val="3"/>
  </w:num>
  <w:num w:numId="37">
    <w:abstractNumId w:val="45"/>
  </w:num>
  <w:num w:numId="38">
    <w:abstractNumId w:val="30"/>
  </w:num>
  <w:num w:numId="39">
    <w:abstractNumId w:val="46"/>
  </w:num>
  <w:num w:numId="40">
    <w:abstractNumId w:val="4"/>
  </w:num>
  <w:num w:numId="41">
    <w:abstractNumId w:val="40"/>
  </w:num>
  <w:num w:numId="42">
    <w:abstractNumId w:val="42"/>
  </w:num>
  <w:num w:numId="43">
    <w:abstractNumId w:val="28"/>
  </w:num>
  <w:num w:numId="44">
    <w:abstractNumId w:val="6"/>
  </w:num>
  <w:num w:numId="45">
    <w:abstractNumId w:val="27"/>
  </w:num>
  <w:num w:numId="46">
    <w:abstractNumId w:val="37"/>
  </w:num>
  <w:num w:numId="47">
    <w:abstractNumId w:val="35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9A"/>
    <w:rsid w:val="00006064"/>
    <w:rsid w:val="00010729"/>
    <w:rsid w:val="0004419A"/>
    <w:rsid w:val="000646A9"/>
    <w:rsid w:val="000A1EB4"/>
    <w:rsid w:val="000D49D3"/>
    <w:rsid w:val="001741A6"/>
    <w:rsid w:val="0018366A"/>
    <w:rsid w:val="001836BB"/>
    <w:rsid w:val="0018530F"/>
    <w:rsid w:val="001A22B0"/>
    <w:rsid w:val="001A58F2"/>
    <w:rsid w:val="001F0B99"/>
    <w:rsid w:val="00216549"/>
    <w:rsid w:val="002507C2"/>
    <w:rsid w:val="002629DE"/>
    <w:rsid w:val="00290551"/>
    <w:rsid w:val="002A39E4"/>
    <w:rsid w:val="002C290F"/>
    <w:rsid w:val="002D6D8B"/>
    <w:rsid w:val="002E2AD9"/>
    <w:rsid w:val="00312FDE"/>
    <w:rsid w:val="003133A6"/>
    <w:rsid w:val="003560E2"/>
    <w:rsid w:val="003579C0"/>
    <w:rsid w:val="0036663A"/>
    <w:rsid w:val="003923FB"/>
    <w:rsid w:val="00424A5A"/>
    <w:rsid w:val="0044323F"/>
    <w:rsid w:val="004B34B5"/>
    <w:rsid w:val="00514AE6"/>
    <w:rsid w:val="005167D0"/>
    <w:rsid w:val="005207A5"/>
    <w:rsid w:val="00556816"/>
    <w:rsid w:val="00560ED3"/>
    <w:rsid w:val="005A163E"/>
    <w:rsid w:val="00634B0D"/>
    <w:rsid w:val="00637BE6"/>
    <w:rsid w:val="00656917"/>
    <w:rsid w:val="00694676"/>
    <w:rsid w:val="00723D80"/>
    <w:rsid w:val="007300C5"/>
    <w:rsid w:val="007379F4"/>
    <w:rsid w:val="007F1D79"/>
    <w:rsid w:val="008557E1"/>
    <w:rsid w:val="00920743"/>
    <w:rsid w:val="009236D5"/>
    <w:rsid w:val="0092677A"/>
    <w:rsid w:val="00971DE5"/>
    <w:rsid w:val="00996F91"/>
    <w:rsid w:val="009B1FD9"/>
    <w:rsid w:val="009E4A7E"/>
    <w:rsid w:val="00A05C73"/>
    <w:rsid w:val="00A17575"/>
    <w:rsid w:val="00A73DAB"/>
    <w:rsid w:val="00A77B0B"/>
    <w:rsid w:val="00A80521"/>
    <w:rsid w:val="00A8353E"/>
    <w:rsid w:val="00AB33E8"/>
    <w:rsid w:val="00AD3747"/>
    <w:rsid w:val="00BD0083"/>
    <w:rsid w:val="00C044CA"/>
    <w:rsid w:val="00C17DF6"/>
    <w:rsid w:val="00C34002"/>
    <w:rsid w:val="00C343E1"/>
    <w:rsid w:val="00CB5C4C"/>
    <w:rsid w:val="00D14618"/>
    <w:rsid w:val="00D520E7"/>
    <w:rsid w:val="00D6409C"/>
    <w:rsid w:val="00D929EC"/>
    <w:rsid w:val="00DB7CDA"/>
    <w:rsid w:val="00DF155D"/>
    <w:rsid w:val="00E51016"/>
    <w:rsid w:val="00E62C6A"/>
    <w:rsid w:val="00E66D5B"/>
    <w:rsid w:val="00E813F4"/>
    <w:rsid w:val="00E84BEA"/>
    <w:rsid w:val="00EA1375"/>
    <w:rsid w:val="00ED54C7"/>
    <w:rsid w:val="00F471B0"/>
    <w:rsid w:val="00F93241"/>
    <w:rsid w:val="00FA1E40"/>
    <w:rsid w:val="00FC64AD"/>
    <w:rsid w:val="00FE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88C5FE"/>
  <w15:docId w15:val="{DB9276B7-534A-4809-9141-8A3D69A19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link w:val="Heading4Char"/>
    <w:uiPriority w:val="9"/>
    <w:qFormat/>
    <w:rsid w:val="0004419A"/>
    <w:pPr>
      <w:spacing w:before="100" w:beforeAutospacing="1" w:after="100" w:afterAutospacing="1"/>
      <w:outlineLvl w:val="3"/>
    </w:pPr>
    <w:rPr>
      <w:b/>
      <w:bCs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04419A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C343E1"/>
    <w:pPr>
      <w:ind w:left="720"/>
      <w:contextualSpacing/>
    </w:pPr>
  </w:style>
  <w:style w:type="character" w:customStyle="1" w:styleId="BodyText2Char">
    <w:name w:val="Body Text 2 Char"/>
    <w:link w:val="BodyText2"/>
    <w:rsid w:val="00FE3CA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346</TotalTime>
  <Pages>8</Pages>
  <Words>1603</Words>
  <Characters>9141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Sabina Brodt</dc:creator>
  <cp:lastModifiedBy>Sabina</cp:lastModifiedBy>
  <cp:revision>32</cp:revision>
  <cp:lastPrinted>2022-06-10T06:48:00Z</cp:lastPrinted>
  <dcterms:created xsi:type="dcterms:W3CDTF">2022-05-31T17:25:00Z</dcterms:created>
  <dcterms:modified xsi:type="dcterms:W3CDTF">2022-06-10T06:48:00Z</dcterms:modified>
</cp:coreProperties>
</file>